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11469FA" w14:textId="0B6E6074" w:rsidR="00481201" w:rsidRPr="004D24C2" w:rsidRDefault="00420969" w:rsidP="004D24C2">
      <w:pPr>
        <w:pStyle w:val="Heading3"/>
      </w:pPr>
      <w:bookmarkStart w:id="0" w:name="_Toc318371208"/>
      <w:bookmarkStart w:id="1" w:name="_GoBack"/>
      <w:bookmarkEnd w:id="1"/>
      <w:r w:rsidRPr="004D24C2">
        <w:t>Production Directions</w:t>
      </w:r>
    </w:p>
    <w:p w14:paraId="511469FC" w14:textId="2DC2A32B" w:rsidR="000E738F" w:rsidRDefault="00A843B4" w:rsidP="004D24C2">
      <w:r>
        <w:t>The following table lists transitions and stage directions for this session, including slide numbers and estimated time.</w:t>
      </w:r>
    </w:p>
    <w:p w14:paraId="511469FD" w14:textId="4AA84069" w:rsidR="00F31975" w:rsidRDefault="00F31975" w:rsidP="00F31975">
      <w:pPr>
        <w:pStyle w:val="Caption"/>
        <w:keepNext/>
      </w:pPr>
    </w:p>
    <w:tbl>
      <w:tblPr>
        <w:tblW w:w="9990" w:type="dxa"/>
        <w:tblInd w:w="108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4" w:space="0" w:color="4F81BD"/>
          <w:insideV w:val="single" w:sz="4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720"/>
        <w:gridCol w:w="2317"/>
        <w:gridCol w:w="3263"/>
        <w:gridCol w:w="900"/>
      </w:tblGrid>
      <w:tr w:rsidR="00583393" w14:paraId="51146A03" w14:textId="77777777" w:rsidTr="00FF0E27">
        <w:trPr>
          <w:cantSplit/>
          <w:trHeight w:val="440"/>
          <w:tblHeader/>
        </w:trPr>
        <w:tc>
          <w:tcPr>
            <w:tcW w:w="2790" w:type="dxa"/>
            <w:tcBorders>
              <w:right w:val="nil"/>
            </w:tcBorders>
            <w:shd w:val="clear" w:color="auto" w:fill="C00000"/>
            <w:hideMark/>
          </w:tcPr>
          <w:p w14:paraId="511469FE" w14:textId="77777777" w:rsidR="00583393" w:rsidRPr="00AB6BDE" w:rsidRDefault="00583393" w:rsidP="00583393">
            <w:pPr>
              <w:pStyle w:val="TableHeadLeftAligned"/>
              <w:spacing w:before="60" w:after="60"/>
              <w:ind w:left="0"/>
              <w:jc w:val="center"/>
            </w:pPr>
            <w:r w:rsidRPr="00AB6BDE">
              <w:t>Topic</w:t>
            </w: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C00000"/>
            <w:hideMark/>
          </w:tcPr>
          <w:p w14:paraId="511469FF" w14:textId="77777777" w:rsidR="00583393" w:rsidRPr="00AB6BDE" w:rsidRDefault="00583393" w:rsidP="00583393">
            <w:pPr>
              <w:pStyle w:val="TableHeadLeftAligned"/>
              <w:spacing w:before="60" w:after="60"/>
              <w:ind w:left="0"/>
              <w:jc w:val="center"/>
            </w:pPr>
            <w:r>
              <w:t>Slide #</w:t>
            </w:r>
          </w:p>
        </w:tc>
        <w:tc>
          <w:tcPr>
            <w:tcW w:w="2317" w:type="dxa"/>
            <w:tcBorders>
              <w:left w:val="nil"/>
              <w:right w:val="nil"/>
            </w:tcBorders>
            <w:shd w:val="clear" w:color="auto" w:fill="C00000"/>
          </w:tcPr>
          <w:p w14:paraId="51146A00" w14:textId="77777777" w:rsidR="00583393" w:rsidRDefault="00583393" w:rsidP="00583393">
            <w:pPr>
              <w:pStyle w:val="TableHeadLeftAligned"/>
              <w:spacing w:before="60" w:after="60"/>
              <w:ind w:left="0"/>
              <w:jc w:val="center"/>
            </w:pPr>
            <w:r>
              <w:t>Talent and Setup</w:t>
            </w:r>
          </w:p>
        </w:tc>
        <w:tc>
          <w:tcPr>
            <w:tcW w:w="3263" w:type="dxa"/>
            <w:tcBorders>
              <w:left w:val="nil"/>
              <w:right w:val="nil"/>
            </w:tcBorders>
            <w:shd w:val="clear" w:color="auto" w:fill="C00000"/>
          </w:tcPr>
          <w:p w14:paraId="51146A01" w14:textId="77777777" w:rsidR="00583393" w:rsidRPr="00AB6BDE" w:rsidRDefault="00583393" w:rsidP="00583393">
            <w:pPr>
              <w:pStyle w:val="TableHeadLeftAligned"/>
              <w:spacing w:before="60" w:after="60"/>
              <w:ind w:left="0"/>
              <w:jc w:val="center"/>
            </w:pPr>
            <w:r>
              <w:t>Production Notes</w:t>
            </w:r>
          </w:p>
        </w:tc>
        <w:tc>
          <w:tcPr>
            <w:tcW w:w="900" w:type="dxa"/>
            <w:tcBorders>
              <w:left w:val="nil"/>
              <w:right w:val="nil"/>
            </w:tcBorders>
            <w:shd w:val="clear" w:color="auto" w:fill="C00000"/>
          </w:tcPr>
          <w:p w14:paraId="51146A02" w14:textId="36574ED3" w:rsidR="00583393" w:rsidRDefault="00583393" w:rsidP="00583393">
            <w:pPr>
              <w:pStyle w:val="TableHeadLeftAligned"/>
              <w:spacing w:before="60" w:after="60"/>
              <w:ind w:left="0"/>
              <w:jc w:val="center"/>
            </w:pPr>
            <w:r>
              <w:t>Est.</w:t>
            </w:r>
            <w:r>
              <w:br/>
              <w:t>Time</w:t>
            </w:r>
            <w:r w:rsidR="00D842DF">
              <w:t xml:space="preserve"> (mins.)</w:t>
            </w:r>
          </w:p>
        </w:tc>
      </w:tr>
      <w:tr w:rsidR="00583393" w:rsidRPr="00AB6BDE" w14:paraId="51146A0D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3D94B227" w14:textId="2DEE3F75" w:rsidR="00583393" w:rsidRDefault="00484007" w:rsidP="00BA302C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Introduction to Representation State Transfer (R</w:t>
            </w:r>
            <w:r w:rsidR="00CC0AB3">
              <w:rPr>
                <w:rFonts w:cs="Arial"/>
                <w:bCs/>
                <w:szCs w:val="20"/>
              </w:rPr>
              <w:t>EST) with Java – Beginner Part 3</w:t>
            </w:r>
          </w:p>
          <w:p w14:paraId="7A2D61E0" w14:textId="3A10D16D" w:rsidR="00CC0AB3" w:rsidRDefault="00CC0AB3" w:rsidP="00BA302C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323F1099" wp14:editId="386C9ACB">
                  <wp:extent cx="1628775" cy="1219200"/>
                  <wp:effectExtent l="0" t="0" r="9525" b="0"/>
                  <wp:docPr id="47" name="Picture 47" descr="C:\Users\541660\Desktop\BAH_LYNC_Introduction to RESTwith Java Part 3_20140924_v0 16\Slid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541660\Desktop\BAH_LYNC_Introduction to RESTwith Java Part 3_20140924_v0 16\Slid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146A05" w14:textId="280544BF" w:rsidR="00E21D93" w:rsidRPr="00031A0F" w:rsidRDefault="00E21D93" w:rsidP="00BA302C">
            <w:pPr>
              <w:spacing w:before="60" w:after="60"/>
              <w:rPr>
                <w:rFonts w:cs="Arial"/>
                <w:bCs/>
                <w:szCs w:val="20"/>
              </w:rPr>
            </w:pPr>
          </w:p>
        </w:tc>
        <w:tc>
          <w:tcPr>
            <w:tcW w:w="720" w:type="dxa"/>
            <w:shd w:val="clear" w:color="auto" w:fill="auto"/>
          </w:tcPr>
          <w:p w14:paraId="51146A06" w14:textId="77777777" w:rsidR="00583393" w:rsidRPr="00031A0F" w:rsidRDefault="00583393" w:rsidP="00583393">
            <w:pPr>
              <w:pStyle w:val="ListParagraph"/>
              <w:spacing w:before="60" w:after="60"/>
              <w:ind w:left="0"/>
              <w:jc w:val="center"/>
              <w:rPr>
                <w:rFonts w:cs="Arial"/>
                <w:szCs w:val="20"/>
              </w:rPr>
            </w:pPr>
            <w:r w:rsidRPr="00031A0F">
              <w:rPr>
                <w:rFonts w:cs="Arial"/>
                <w:szCs w:val="20"/>
              </w:rPr>
              <w:t>1</w:t>
            </w:r>
          </w:p>
        </w:tc>
        <w:tc>
          <w:tcPr>
            <w:tcW w:w="2317" w:type="dxa"/>
          </w:tcPr>
          <w:p w14:paraId="51146A07" w14:textId="45A1F612" w:rsidR="00583393" w:rsidRDefault="00604DB2" w:rsidP="00583393">
            <w:pPr>
              <w:spacing w:before="60" w:after="60"/>
            </w:pPr>
            <w:r>
              <w:t>Presenter</w:t>
            </w:r>
            <w:r w:rsidR="00E849D5">
              <w:t xml:space="preserve"> 1</w:t>
            </w:r>
          </w:p>
          <w:p w14:paraId="51146A09" w14:textId="72FF0CA3" w:rsidR="00583393" w:rsidRDefault="00E849D5" w:rsidP="00E21D93">
            <w:pPr>
              <w:spacing w:before="60" w:after="60"/>
            </w:pPr>
            <w:r>
              <w:rPr>
                <w:noProof/>
              </w:rPr>
              <w:drawing>
                <wp:inline distT="0" distB="0" distL="0" distR="0" wp14:anchorId="0F6B7632" wp14:editId="28A20B12">
                  <wp:extent cx="352425" cy="400050"/>
                  <wp:effectExtent l="0" t="0" r="9525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7554811A" w14:textId="4D2DF655" w:rsidR="00F265A1" w:rsidRDefault="00F265A1" w:rsidP="00F265A1">
            <w:pPr>
              <w:spacing w:before="60" w:after="60"/>
            </w:pPr>
            <w:r>
              <w:t>Prior to the start of the course, prepare f</w:t>
            </w:r>
            <w:r w:rsidR="007C4862">
              <w:t>or the demo starting on slide 9</w:t>
            </w:r>
            <w:r>
              <w:t>:</w:t>
            </w:r>
          </w:p>
          <w:p w14:paraId="45E9C8B7" w14:textId="59C85528" w:rsidR="00F265A1" w:rsidRDefault="00F265A1" w:rsidP="00CE6077">
            <w:pPr>
              <w:pStyle w:val="ListParagraph"/>
              <w:numPr>
                <w:ilvl w:val="0"/>
                <w:numId w:val="45"/>
              </w:numPr>
              <w:spacing w:before="60" w:after="60"/>
            </w:pPr>
            <w:r>
              <w:t>Open Eclipse</w:t>
            </w:r>
            <w:r w:rsidR="00CE6077">
              <w:t xml:space="preserve"> on the Tomcat server</w:t>
            </w:r>
            <w:r>
              <w:t xml:space="preserve">. </w:t>
            </w:r>
          </w:p>
          <w:p w14:paraId="50B8F456" w14:textId="575343DC" w:rsidR="00CE6077" w:rsidRDefault="00CE6077" w:rsidP="00CE6077">
            <w:pPr>
              <w:pStyle w:val="ListParagraph"/>
              <w:numPr>
                <w:ilvl w:val="0"/>
                <w:numId w:val="45"/>
              </w:numPr>
              <w:spacing w:before="60" w:after="60"/>
            </w:pPr>
            <w:r>
              <w:t xml:space="preserve">Open Fiddler. </w:t>
            </w:r>
          </w:p>
          <w:p w14:paraId="34C60181" w14:textId="77777777" w:rsidR="00F265A1" w:rsidRDefault="00F265A1" w:rsidP="00F265A1">
            <w:pPr>
              <w:spacing w:before="60" w:after="60"/>
            </w:pPr>
          </w:p>
          <w:p w14:paraId="51146A0B" w14:textId="18ECEE25" w:rsidR="00583393" w:rsidRPr="00AB6BDE" w:rsidRDefault="00583393" w:rsidP="00F265A1">
            <w:pPr>
              <w:spacing w:before="60" w:after="60"/>
            </w:pPr>
          </w:p>
        </w:tc>
        <w:tc>
          <w:tcPr>
            <w:tcW w:w="900" w:type="dxa"/>
          </w:tcPr>
          <w:p w14:paraId="51146A0C" w14:textId="0DD980EC" w:rsidR="00583393" w:rsidRPr="00AB6BDE" w:rsidRDefault="002B3451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864AED" w:rsidRPr="00AB6BDE" w14:paraId="6CF8907D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5B6B2765" w14:textId="38D33A57" w:rsidR="00CC0AB3" w:rsidRDefault="00CC0AB3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Meet the Presenters</w:t>
            </w:r>
          </w:p>
          <w:p w14:paraId="29FC9EF7" w14:textId="77777777" w:rsidR="00864AED" w:rsidRDefault="00CC0AB3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617BFF22" wp14:editId="3B809C23">
                  <wp:extent cx="1628775" cy="1219200"/>
                  <wp:effectExtent l="0" t="0" r="9525" b="0"/>
                  <wp:docPr id="44" name="Picture 44" descr="C:\Users\541660\Desktop\BAH_LYNC_Introduction to RESTwith Java Part 3_20140924_v0 16\Slide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541660\Desktop\BAH_LYNC_Introduction to RESTwith Java Part 3_20140924_v0 16\Slid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679767" w14:textId="296CBF93" w:rsidR="00CC0AB3" w:rsidRDefault="00CC0AB3" w:rsidP="00583393">
            <w:pPr>
              <w:spacing w:before="60" w:after="60"/>
              <w:rPr>
                <w:rFonts w:cs="Arial"/>
                <w:bCs/>
                <w:szCs w:val="20"/>
              </w:rPr>
            </w:pPr>
          </w:p>
        </w:tc>
        <w:tc>
          <w:tcPr>
            <w:tcW w:w="720" w:type="dxa"/>
            <w:shd w:val="clear" w:color="auto" w:fill="auto"/>
          </w:tcPr>
          <w:p w14:paraId="2328417B" w14:textId="281AEEEE" w:rsidR="00864AED" w:rsidRPr="00031A0F" w:rsidRDefault="00864AED" w:rsidP="00583393">
            <w:pPr>
              <w:pStyle w:val="ListParagraph"/>
              <w:spacing w:before="60" w:after="60"/>
              <w:ind w:left="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2</w:t>
            </w:r>
          </w:p>
        </w:tc>
        <w:tc>
          <w:tcPr>
            <w:tcW w:w="2317" w:type="dxa"/>
          </w:tcPr>
          <w:p w14:paraId="0F5588AA" w14:textId="403F92AA" w:rsidR="00864AED" w:rsidRDefault="00604DB2" w:rsidP="00864AED">
            <w:pPr>
              <w:spacing w:before="60" w:after="60"/>
            </w:pPr>
            <w:r>
              <w:t>Presenter</w:t>
            </w:r>
            <w:r w:rsidR="00864AED">
              <w:t xml:space="preserve"> 1 &amp; </w:t>
            </w:r>
            <w:r>
              <w:t>Presenter</w:t>
            </w:r>
            <w:r w:rsidR="00864AED">
              <w:t xml:space="preserve"> 2</w:t>
            </w:r>
          </w:p>
          <w:p w14:paraId="5A64D736" w14:textId="01E72164" w:rsidR="00864AED" w:rsidRDefault="00864AED" w:rsidP="00583393">
            <w:pPr>
              <w:spacing w:before="60" w:after="60"/>
            </w:pPr>
            <w:r>
              <w:rPr>
                <w:b/>
                <w:noProof/>
              </w:rPr>
              <w:drawing>
                <wp:inline distT="0" distB="0" distL="0" distR="0" wp14:anchorId="1AF89F2B" wp14:editId="4EFF040C">
                  <wp:extent cx="556895" cy="318135"/>
                  <wp:effectExtent l="0" t="0" r="0" b="5715"/>
                  <wp:docPr id="23" name="Picture 23" descr="Lou and Ray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Lou and Ray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69A1100D" w14:textId="4E35FBB0" w:rsidR="00864AED" w:rsidRPr="00AB6BDE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62F1AFF7" w14:textId="39529014" w:rsidR="00864AED" w:rsidRDefault="00864AED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2E5507" w:rsidRPr="00AB6BDE" w14:paraId="4F3C7AD9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1A71DD9F" w14:textId="1D4FD137" w:rsidR="000D5A62" w:rsidRDefault="00CC0AB3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Lync Information</w:t>
            </w:r>
          </w:p>
          <w:p w14:paraId="3C4D169B" w14:textId="4143715F" w:rsidR="00CC0AB3" w:rsidRPr="00031A0F" w:rsidRDefault="00CC0AB3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5F90CB5E" wp14:editId="25582300">
                  <wp:extent cx="1628775" cy="1219200"/>
                  <wp:effectExtent l="0" t="0" r="9525" b="0"/>
                  <wp:docPr id="60" name="Picture 60" descr="C:\Users\541660\Desktop\BAH_LYNC_Introduction to RESTwith Java Part 3_20140924_v0 16\Slid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541660\Desktop\BAH_LYNC_Introduction to RESTwith Java Part 3_20140924_v0 16\Slid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74691272" w14:textId="1F595716" w:rsidR="002E5507" w:rsidRPr="00031A0F" w:rsidRDefault="00864AED" w:rsidP="00583393">
            <w:pPr>
              <w:pStyle w:val="ListParagraph"/>
              <w:spacing w:before="60" w:after="60"/>
              <w:ind w:left="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3</w:t>
            </w:r>
          </w:p>
        </w:tc>
        <w:tc>
          <w:tcPr>
            <w:tcW w:w="2317" w:type="dxa"/>
          </w:tcPr>
          <w:p w14:paraId="323F6D7E" w14:textId="5AA8DA22" w:rsidR="0098785D" w:rsidRDefault="00604DB2" w:rsidP="0098785D">
            <w:pPr>
              <w:spacing w:before="60" w:after="60"/>
            </w:pPr>
            <w:r>
              <w:t>Presenter</w:t>
            </w:r>
            <w:r w:rsidR="0098785D">
              <w:t xml:space="preserve"> 1 &amp; </w:t>
            </w:r>
            <w:r>
              <w:t>Presenter</w:t>
            </w:r>
            <w:r w:rsidR="0098785D">
              <w:t xml:space="preserve"> 2</w:t>
            </w:r>
          </w:p>
          <w:p w14:paraId="7DF58CF5" w14:textId="4658390A" w:rsidR="002E5507" w:rsidRPr="00E849D5" w:rsidRDefault="0098785D" w:rsidP="0098785D">
            <w:pPr>
              <w:spacing w:before="60" w:after="60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41910C4D" wp14:editId="7491AD60">
                  <wp:extent cx="556895" cy="318135"/>
                  <wp:effectExtent l="0" t="0" r="0" b="5715"/>
                  <wp:docPr id="107" name="Picture 107" descr="Lou and Ray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Lou and Ray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502D826C" w14:textId="52778D21" w:rsidR="002E5507" w:rsidRPr="00AB6BDE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7CF146F7" w14:textId="51167F86" w:rsidR="002E5507" w:rsidRDefault="00D37E4F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583393" w:rsidRPr="00AB6BDE" w14:paraId="51146A17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13F71F62" w14:textId="0A7BADB9" w:rsidR="00583393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Agenda</w:t>
            </w:r>
          </w:p>
          <w:p w14:paraId="51146A0F" w14:textId="687BF69A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3FAEC0AA" wp14:editId="0E54DBAB">
                  <wp:extent cx="1628775" cy="1219200"/>
                  <wp:effectExtent l="0" t="0" r="9525" b="0"/>
                  <wp:docPr id="61" name="Picture 61" descr="C:\Users\541660\Desktop\BAH_LYNC_Introduction to RESTwith Java Part 3_20140924_v0 16\Slide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541660\Desktop\BAH_LYNC_Introduction to RESTwith Java Part 3_20140924_v0 16\Slide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10" w14:textId="4FEE684D" w:rsidR="00583393" w:rsidRPr="00031A0F" w:rsidRDefault="00864AED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4</w:t>
            </w:r>
          </w:p>
        </w:tc>
        <w:tc>
          <w:tcPr>
            <w:tcW w:w="2317" w:type="dxa"/>
          </w:tcPr>
          <w:p w14:paraId="1B071D90" w14:textId="43276A63" w:rsidR="0098785D" w:rsidRDefault="00604DB2" w:rsidP="0098785D">
            <w:pPr>
              <w:spacing w:before="60" w:after="60"/>
            </w:pPr>
            <w:r>
              <w:t>Presenter</w:t>
            </w:r>
            <w:r w:rsidR="006855C5">
              <w:t xml:space="preserve"> 1</w:t>
            </w:r>
          </w:p>
          <w:p w14:paraId="51146A13" w14:textId="7B05EE75" w:rsidR="00583393" w:rsidRDefault="0098785D" w:rsidP="0098785D">
            <w:pPr>
              <w:spacing w:before="60" w:after="60"/>
            </w:pPr>
            <w:r>
              <w:rPr>
                <w:noProof/>
              </w:rPr>
              <w:drawing>
                <wp:inline distT="0" distB="0" distL="0" distR="0" wp14:anchorId="2D99F3D8" wp14:editId="062C6A55">
                  <wp:extent cx="352425" cy="400050"/>
                  <wp:effectExtent l="0" t="0" r="9525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51146A15" w14:textId="4A79EDA9" w:rsidR="00583393" w:rsidRPr="00AB6BDE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51146A16" w14:textId="77777777" w:rsidR="00583393" w:rsidRPr="00AB6BDE" w:rsidRDefault="00583393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D70DAD" w:rsidRPr="00AB6BDE" w14:paraId="51146A21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76B056B9" w14:textId="65FBDCCF" w:rsidR="00D70DAD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lastRenderedPageBreak/>
              <w:t>Overcoming Problems in REST</w:t>
            </w:r>
          </w:p>
          <w:p w14:paraId="51146A19" w14:textId="468D4CE5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0C29E26E" wp14:editId="75F802B8">
                  <wp:extent cx="1628775" cy="1219200"/>
                  <wp:effectExtent l="0" t="0" r="9525" b="0"/>
                  <wp:docPr id="62" name="Picture 62" descr="C:\Users\541660\Desktop\BAH_LYNC_Introduction to RESTwith Java Part 3_20140924_v0 16\Slide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541660\Desktop\BAH_LYNC_Introduction to RESTwith Java Part 3_20140924_v0 16\Slide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1A" w14:textId="709D261E" w:rsidR="00D70DAD" w:rsidRPr="00031A0F" w:rsidRDefault="00D70DAD" w:rsidP="00583393">
            <w:pPr>
              <w:pStyle w:val="ListParagraph"/>
              <w:spacing w:before="60" w:after="60"/>
              <w:ind w:left="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5</w:t>
            </w:r>
          </w:p>
        </w:tc>
        <w:tc>
          <w:tcPr>
            <w:tcW w:w="2317" w:type="dxa"/>
          </w:tcPr>
          <w:p w14:paraId="32815387" w14:textId="35C644C8" w:rsidR="00D70DAD" w:rsidRDefault="00604DB2" w:rsidP="00A10F6D">
            <w:pPr>
              <w:spacing w:before="60" w:after="60"/>
            </w:pPr>
            <w:r>
              <w:t>Presenter</w:t>
            </w:r>
            <w:r w:rsidR="006855C5">
              <w:t xml:space="preserve"> 2</w:t>
            </w:r>
          </w:p>
          <w:p w14:paraId="51146A1D" w14:textId="266E2ED9" w:rsidR="00D70DAD" w:rsidRDefault="00D70DAD" w:rsidP="00E21D93">
            <w:pPr>
              <w:spacing w:before="60" w:after="60"/>
            </w:pPr>
            <w:r>
              <w:rPr>
                <w:noProof/>
              </w:rPr>
              <w:drawing>
                <wp:inline distT="0" distB="0" distL="0" distR="0" wp14:anchorId="6C07F546" wp14:editId="08597259">
                  <wp:extent cx="352425" cy="400050"/>
                  <wp:effectExtent l="0" t="0" r="9525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51146A1F" w14:textId="75F9BF13" w:rsidR="00D70DAD" w:rsidRDefault="00F265A1" w:rsidP="006855C5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51146A20" w14:textId="7D88678D" w:rsidR="00D70DAD" w:rsidRDefault="00E82D0C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D70DAD" w:rsidRPr="00AB6BDE" w14:paraId="58BC6AD5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35CBD75E" w14:textId="6811F362" w:rsidR="00D70DAD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Common Problems in REST</w:t>
            </w:r>
          </w:p>
          <w:p w14:paraId="20262AD2" w14:textId="6D7F91FA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47B21104" wp14:editId="51816EAC">
                  <wp:extent cx="1628775" cy="1219200"/>
                  <wp:effectExtent l="0" t="0" r="9525" b="0"/>
                  <wp:docPr id="63" name="Picture 63" descr="C:\Users\541660\Desktop\BAH_LYNC_Introduction to RESTwith Java Part 3_20140924_v0 16\Slid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541660\Desktop\BAH_LYNC_Introduction to RESTwith Java Part 3_20140924_v0 16\Slid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7345716F" w14:textId="4F5B61D1" w:rsidR="00D70DAD" w:rsidRDefault="00D70DAD" w:rsidP="00583393">
            <w:pPr>
              <w:pStyle w:val="ListParagraph"/>
              <w:spacing w:before="60" w:after="60"/>
              <w:ind w:left="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6</w:t>
            </w:r>
          </w:p>
        </w:tc>
        <w:tc>
          <w:tcPr>
            <w:tcW w:w="2317" w:type="dxa"/>
          </w:tcPr>
          <w:p w14:paraId="2E0969CC" w14:textId="5E5B2538" w:rsidR="00D70DAD" w:rsidRDefault="00604DB2" w:rsidP="0098785D">
            <w:pPr>
              <w:spacing w:before="60" w:after="60"/>
            </w:pPr>
            <w:r>
              <w:t>Presenter</w:t>
            </w:r>
            <w:r w:rsidR="006855C5">
              <w:t xml:space="preserve"> 2</w:t>
            </w:r>
          </w:p>
          <w:p w14:paraId="4A1DA38A" w14:textId="3A2C8722" w:rsidR="00D70DAD" w:rsidRDefault="00D70DAD" w:rsidP="0098785D">
            <w:pPr>
              <w:spacing w:before="60" w:after="60"/>
            </w:pPr>
            <w:r>
              <w:rPr>
                <w:noProof/>
              </w:rPr>
              <w:drawing>
                <wp:inline distT="0" distB="0" distL="0" distR="0" wp14:anchorId="5948FCE4" wp14:editId="601A92FD">
                  <wp:extent cx="352425" cy="400050"/>
                  <wp:effectExtent l="0" t="0" r="9525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6E17B47B" w14:textId="4CAA1A6C" w:rsidR="00D70DAD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1E73BA3D" w14:textId="25B24A14" w:rsidR="00D70DAD" w:rsidRDefault="00D70DAD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D70DAD" w14:paraId="51146A2B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52100753" w14:textId="4BF5DD62" w:rsidR="00D70DAD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Fiddler and Debugging</w:t>
            </w:r>
          </w:p>
          <w:p w14:paraId="51146A23" w14:textId="3753937D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61D79D64" wp14:editId="0CEE9194">
                  <wp:extent cx="1628775" cy="1219200"/>
                  <wp:effectExtent l="0" t="0" r="9525" b="0"/>
                  <wp:docPr id="64" name="Picture 64" descr="C:\Users\541660\Desktop\BAH_LYNC_Introduction to RESTwith Java Part 3_20140924_v0 16\Slide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541660\Desktop\BAH_LYNC_Introduction to RESTwith Java Part 3_20140924_v0 16\Slide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24" w14:textId="4F418D53" w:rsidR="00D70DAD" w:rsidRPr="00031A0F" w:rsidRDefault="00D70DAD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7</w:t>
            </w:r>
          </w:p>
        </w:tc>
        <w:tc>
          <w:tcPr>
            <w:tcW w:w="2317" w:type="dxa"/>
          </w:tcPr>
          <w:p w14:paraId="7685DDC8" w14:textId="542A6187" w:rsidR="00D70DAD" w:rsidRDefault="00604DB2" w:rsidP="0098785D">
            <w:pPr>
              <w:spacing w:before="60" w:after="60"/>
            </w:pPr>
            <w:r>
              <w:t>Presenter</w:t>
            </w:r>
            <w:r w:rsidR="006855C5">
              <w:t xml:space="preserve"> 1</w:t>
            </w:r>
          </w:p>
          <w:p w14:paraId="36BAE4EA" w14:textId="089A34C0" w:rsidR="00D70DAD" w:rsidRDefault="00D70DAD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EE65D3A" wp14:editId="06934BBF">
                  <wp:extent cx="352425" cy="400050"/>
                  <wp:effectExtent l="0" t="0" r="9525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27" w14:textId="77777777" w:rsidR="00D70DAD" w:rsidRDefault="00D70DAD" w:rsidP="00583393">
            <w:pPr>
              <w:spacing w:before="60" w:after="60"/>
            </w:pPr>
          </w:p>
        </w:tc>
        <w:tc>
          <w:tcPr>
            <w:tcW w:w="3263" w:type="dxa"/>
          </w:tcPr>
          <w:p w14:paraId="51146A29" w14:textId="710B7590" w:rsidR="00D70DAD" w:rsidRPr="0087797B" w:rsidRDefault="00F265A1" w:rsidP="006855C5">
            <w:pPr>
              <w:spacing w:before="60" w:after="60"/>
              <w:rPr>
                <w:color w:val="1F497D"/>
              </w:rPr>
            </w:pPr>
            <w:r>
              <w:t>Not Applicable</w:t>
            </w:r>
          </w:p>
        </w:tc>
        <w:tc>
          <w:tcPr>
            <w:tcW w:w="900" w:type="dxa"/>
          </w:tcPr>
          <w:p w14:paraId="51146A2A" w14:textId="4009FFE0" w:rsidR="00D70DAD" w:rsidRDefault="00D70DAD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D70DAD" w14:paraId="51146A36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1C4DE925" w14:textId="73F5F5E6" w:rsidR="00D70DAD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Additional Tools for Debugging</w:t>
            </w:r>
          </w:p>
          <w:p w14:paraId="51146A2D" w14:textId="4ECEC189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6C70D71C" wp14:editId="648148B2">
                  <wp:extent cx="1628775" cy="1219200"/>
                  <wp:effectExtent l="0" t="0" r="9525" b="0"/>
                  <wp:docPr id="65" name="Picture 65" descr="C:\Users\541660\Desktop\BAH_LYNC_Introduction to RESTwith Java Part 3_20140924_v0 16\Slide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541660\Desktop\BAH_LYNC_Introduction to RESTwith Java Part 3_20140924_v0 16\Slide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2E" w14:textId="0A38B460" w:rsidR="00D70DAD" w:rsidRPr="00031A0F" w:rsidRDefault="00D70DAD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8</w:t>
            </w:r>
          </w:p>
        </w:tc>
        <w:tc>
          <w:tcPr>
            <w:tcW w:w="2317" w:type="dxa"/>
          </w:tcPr>
          <w:p w14:paraId="5BCD9169" w14:textId="57E550B4" w:rsidR="00D70DAD" w:rsidRDefault="00604DB2" w:rsidP="0098785D">
            <w:pPr>
              <w:spacing w:before="60" w:after="60"/>
            </w:pPr>
            <w:r>
              <w:t>Presenter</w:t>
            </w:r>
            <w:r w:rsidR="00D70DAD">
              <w:t xml:space="preserve"> 1</w:t>
            </w:r>
            <w:r w:rsidR="00CC260C">
              <w:t xml:space="preserve"> &amp; Presenter </w:t>
            </w:r>
            <w:r w:rsidR="006855C5">
              <w:t>2</w:t>
            </w:r>
          </w:p>
          <w:p w14:paraId="51146A30" w14:textId="16AA1F98" w:rsidR="00D70DAD" w:rsidRDefault="006855C5" w:rsidP="0098785D">
            <w:pPr>
              <w:spacing w:before="60" w:after="60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178AC6B0" wp14:editId="41F517D1">
                  <wp:extent cx="556895" cy="318135"/>
                  <wp:effectExtent l="0" t="0" r="0" b="5715"/>
                  <wp:docPr id="104" name="Picture 104" descr="Lou and Ray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Lou and Ray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146A31" w14:textId="77777777" w:rsidR="00D70DAD" w:rsidRDefault="00D70DAD" w:rsidP="00F633EA">
            <w:pPr>
              <w:spacing w:before="60" w:after="60"/>
            </w:pPr>
          </w:p>
        </w:tc>
        <w:tc>
          <w:tcPr>
            <w:tcW w:w="3263" w:type="dxa"/>
          </w:tcPr>
          <w:p w14:paraId="51146A34" w14:textId="19113142" w:rsidR="00D70DAD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51146A35" w14:textId="45953981" w:rsidR="00D70DAD" w:rsidRDefault="00D70DAD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D70DAD" w14:paraId="51146A40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6CE37BAF" w14:textId="6E0CDD63" w:rsidR="00D70DAD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lastRenderedPageBreak/>
              <w:t>Demo: How to Test and Debug RESTful Web Services</w:t>
            </w:r>
          </w:p>
          <w:p w14:paraId="51146A38" w14:textId="724E902A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50FC240A" wp14:editId="78D72FB8">
                  <wp:extent cx="1628775" cy="1219200"/>
                  <wp:effectExtent l="0" t="0" r="9525" b="0"/>
                  <wp:docPr id="66" name="Picture 66" descr="C:\Users\541660\Desktop\BAH_LYNC_Introduction to RESTwith Java Part 3_20140924_v0 16\Slide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541660\Desktop\BAH_LYNC_Introduction to RESTwith Java Part 3_20140924_v0 16\Slide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39" w14:textId="294B189C" w:rsidR="00D70DAD" w:rsidRPr="00031A0F" w:rsidRDefault="00D70DAD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9</w:t>
            </w:r>
          </w:p>
        </w:tc>
        <w:tc>
          <w:tcPr>
            <w:tcW w:w="2317" w:type="dxa"/>
          </w:tcPr>
          <w:p w14:paraId="2E0AA61B" w14:textId="0590BF4D" w:rsidR="00D70DAD" w:rsidRDefault="00604DB2" w:rsidP="0098785D">
            <w:pPr>
              <w:spacing w:before="60" w:after="60"/>
            </w:pPr>
            <w:r>
              <w:t>Presenter</w:t>
            </w:r>
            <w:r w:rsidR="006855C5">
              <w:t xml:space="preserve"> 1</w:t>
            </w:r>
          </w:p>
          <w:p w14:paraId="51146A3C" w14:textId="6993385E" w:rsidR="00D70DAD" w:rsidRDefault="00D70DAD" w:rsidP="0098785D">
            <w:pPr>
              <w:spacing w:before="60" w:after="60"/>
            </w:pPr>
            <w:r>
              <w:rPr>
                <w:noProof/>
              </w:rPr>
              <w:drawing>
                <wp:inline distT="0" distB="0" distL="0" distR="0" wp14:anchorId="4FE650D4" wp14:editId="51B7B752">
                  <wp:extent cx="352425" cy="400050"/>
                  <wp:effectExtent l="0" t="0" r="9525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003CA4EB" w14:textId="01CE496E" w:rsidR="00CD7F73" w:rsidRDefault="007C4862" w:rsidP="00CD7F73">
            <w:pPr>
              <w:pStyle w:val="ListParagraph"/>
              <w:numPr>
                <w:ilvl w:val="0"/>
                <w:numId w:val="39"/>
              </w:numPr>
              <w:spacing w:before="60" w:after="60"/>
            </w:pPr>
            <w:r>
              <w:t xml:space="preserve">Import </w:t>
            </w:r>
            <w:r w:rsidR="00CE6077">
              <w:t xml:space="preserve">and open </w:t>
            </w:r>
            <w:r>
              <w:t xml:space="preserve">the Course-2-Server project. </w:t>
            </w:r>
          </w:p>
          <w:p w14:paraId="51146A3E" w14:textId="420CA87F" w:rsidR="00D70DAD" w:rsidRDefault="007C4862" w:rsidP="00CD7F73">
            <w:pPr>
              <w:pStyle w:val="ListParagraph"/>
              <w:numPr>
                <w:ilvl w:val="0"/>
                <w:numId w:val="39"/>
              </w:numPr>
              <w:spacing w:before="60" w:after="60"/>
            </w:pPr>
            <w:r>
              <w:t>Right click on the Course-2-Server</w:t>
            </w:r>
            <w:r w:rsidR="00CD7F73">
              <w:t xml:space="preserve"> top project folder and select “Debug as” and then select “Debug on Server.”</w:t>
            </w:r>
            <w:r>
              <w:t xml:space="preserve"> </w:t>
            </w:r>
          </w:p>
        </w:tc>
        <w:tc>
          <w:tcPr>
            <w:tcW w:w="900" w:type="dxa"/>
          </w:tcPr>
          <w:p w14:paraId="51146A3F" w14:textId="2FA07173" w:rsidR="00D70DAD" w:rsidRDefault="00CC260C" w:rsidP="00583393">
            <w:pPr>
              <w:spacing w:before="60" w:after="60"/>
              <w:jc w:val="center"/>
            </w:pPr>
            <w:r>
              <w:t>2</w:t>
            </w:r>
          </w:p>
        </w:tc>
      </w:tr>
      <w:tr w:rsidR="00D70DAD" w14:paraId="51146A4A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4AFD91DE" w14:textId="7CD1E02A" w:rsidR="00D70DAD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Demo: How to Test and Debug (2)</w:t>
            </w:r>
          </w:p>
          <w:p w14:paraId="51146A42" w14:textId="68FA5EFB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7C02EC97" wp14:editId="236B5DCE">
                  <wp:extent cx="1628775" cy="1219200"/>
                  <wp:effectExtent l="0" t="0" r="9525" b="0"/>
                  <wp:docPr id="67" name="Picture 67" descr="C:\Users\541660\Desktop\BAH_LYNC_Introduction to RESTwith Java Part 3_20140924_v0 16\Slide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541660\Desktop\BAH_LYNC_Introduction to RESTwith Java Part 3_20140924_v0 16\Slide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43" w14:textId="19F2BB87" w:rsidR="00D70DAD" w:rsidRPr="00031A0F" w:rsidRDefault="00D70DAD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10</w:t>
            </w:r>
          </w:p>
        </w:tc>
        <w:tc>
          <w:tcPr>
            <w:tcW w:w="2317" w:type="dxa"/>
          </w:tcPr>
          <w:p w14:paraId="1000AA9F" w14:textId="466768C0" w:rsidR="00D70DAD" w:rsidRDefault="00604DB2" w:rsidP="0098785D">
            <w:pPr>
              <w:spacing w:before="60" w:after="60"/>
            </w:pPr>
            <w:r>
              <w:t>Presenter</w:t>
            </w:r>
            <w:r w:rsidR="00C6195E">
              <w:t xml:space="preserve"> 1</w:t>
            </w:r>
          </w:p>
          <w:p w14:paraId="6844874F" w14:textId="049E4379" w:rsidR="00D70DAD" w:rsidRDefault="00D70DAD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68F24CA" wp14:editId="7C833D2F">
                  <wp:extent cx="352425" cy="400050"/>
                  <wp:effectExtent l="0" t="0" r="9525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46" w14:textId="5F01E8DD" w:rsidR="00D70DAD" w:rsidRDefault="00D70DAD" w:rsidP="00D23FCF">
            <w:pPr>
              <w:spacing w:before="60" w:after="60"/>
            </w:pPr>
          </w:p>
        </w:tc>
        <w:tc>
          <w:tcPr>
            <w:tcW w:w="3263" w:type="dxa"/>
          </w:tcPr>
          <w:p w14:paraId="7AA8D7FD" w14:textId="77777777" w:rsidR="00CD7F73" w:rsidRDefault="00CD7F73" w:rsidP="00CD7F73">
            <w:pPr>
              <w:pStyle w:val="ListParagraph"/>
              <w:numPr>
                <w:ilvl w:val="0"/>
                <w:numId w:val="41"/>
              </w:numPr>
              <w:spacing w:before="60" w:after="60"/>
            </w:pPr>
            <w:r>
              <w:t>Launch Fiddler from the desktop using this shortcut icon:</w:t>
            </w:r>
          </w:p>
          <w:p w14:paraId="3A730C88" w14:textId="25FB6DE8" w:rsidR="00CD7F73" w:rsidRDefault="00CD7F73" w:rsidP="007C4862">
            <w:pPr>
              <w:spacing w:before="60" w:after="60"/>
            </w:pPr>
            <w:r>
              <w:t xml:space="preserve">       </w:t>
            </w:r>
            <w:r>
              <w:rPr>
                <w:noProof/>
              </w:rPr>
              <w:drawing>
                <wp:inline distT="0" distB="0" distL="0" distR="0" wp14:anchorId="199D6FE8" wp14:editId="5ED3EC84">
                  <wp:extent cx="361950" cy="545798"/>
                  <wp:effectExtent l="0" t="0" r="0" b="698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545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2575EC" w14:textId="77777777" w:rsidR="00CD7F73" w:rsidRDefault="00CD7F73" w:rsidP="00CD7F73">
            <w:pPr>
              <w:pStyle w:val="ListParagraph"/>
              <w:numPr>
                <w:ilvl w:val="0"/>
                <w:numId w:val="40"/>
              </w:numPr>
              <w:spacing w:before="60" w:after="60"/>
            </w:pPr>
            <w:r>
              <w:t>Select the Composer tab.</w:t>
            </w:r>
          </w:p>
          <w:p w14:paraId="4F299CC6" w14:textId="77777777" w:rsidR="00CD7F73" w:rsidRDefault="00CD7F73" w:rsidP="00CD7F73">
            <w:pPr>
              <w:pStyle w:val="ListParagraph"/>
              <w:numPr>
                <w:ilvl w:val="0"/>
                <w:numId w:val="40"/>
              </w:numPr>
              <w:spacing w:before="60" w:after="60"/>
            </w:pPr>
            <w:r>
              <w:t>Copy the server URL from when you ran the Course-2-Server Application. (</w:t>
            </w:r>
            <w:r w:rsidRPr="00CE6077">
              <w:rPr>
                <w:color w:val="0000FF"/>
              </w:rPr>
              <w:t>http://localhost:8080/Course-2-Server</w:t>
            </w:r>
            <w:r>
              <w:t>)</w:t>
            </w:r>
          </w:p>
          <w:p w14:paraId="0F7CA0DD" w14:textId="77777777" w:rsidR="00CD7F73" w:rsidRDefault="00CD7F73" w:rsidP="00CD7F73">
            <w:pPr>
              <w:pStyle w:val="ListParagraph"/>
              <w:numPr>
                <w:ilvl w:val="0"/>
                <w:numId w:val="40"/>
              </w:numPr>
              <w:spacing w:before="60" w:after="60"/>
            </w:pPr>
            <w:r>
              <w:t>Paste the URL in the Parsed tab in Fiddler.</w:t>
            </w:r>
          </w:p>
          <w:p w14:paraId="51146A48" w14:textId="199A00F5" w:rsidR="00D70DAD" w:rsidRDefault="00CD7F73" w:rsidP="00CD7F73">
            <w:pPr>
              <w:pStyle w:val="ListParagraph"/>
              <w:numPr>
                <w:ilvl w:val="0"/>
                <w:numId w:val="40"/>
              </w:numPr>
              <w:spacing w:before="60" w:after="60"/>
            </w:pPr>
            <w:r>
              <w:t>Click Execute.</w:t>
            </w:r>
          </w:p>
        </w:tc>
        <w:tc>
          <w:tcPr>
            <w:tcW w:w="900" w:type="dxa"/>
          </w:tcPr>
          <w:p w14:paraId="51146A49" w14:textId="5E0C1726" w:rsidR="00D70DAD" w:rsidRDefault="00CC260C" w:rsidP="00583393">
            <w:pPr>
              <w:spacing w:before="60" w:after="60"/>
              <w:jc w:val="center"/>
            </w:pPr>
            <w:r>
              <w:t>2</w:t>
            </w:r>
          </w:p>
        </w:tc>
      </w:tr>
      <w:tr w:rsidR="00D70DAD" w14:paraId="51146A54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63FA9354" w14:textId="16FA6DE0" w:rsidR="00604DB2" w:rsidRDefault="00604DB2" w:rsidP="00604DB2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Demo: How to Test and Debug (3)</w:t>
            </w:r>
          </w:p>
          <w:p w14:paraId="51146A4C" w14:textId="38055FFB" w:rsidR="00D70DAD" w:rsidRPr="00031A0F" w:rsidRDefault="00604DB2" w:rsidP="00E21D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2C168E09" wp14:editId="57782A8E">
                  <wp:extent cx="1628775" cy="1219200"/>
                  <wp:effectExtent l="0" t="0" r="9525" b="0"/>
                  <wp:docPr id="69" name="Picture 69" descr="C:\Users\541660\Desktop\BAH_LYNC_Introduction to RESTwith Java Part 3_20140924_v0 16\Slide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541660\Desktop\BAH_LYNC_Introduction to RESTwith Java Part 3_20140924_v0 16\Slide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4D" w14:textId="72C700B5" w:rsidR="00D70DAD" w:rsidRPr="00031A0F" w:rsidRDefault="00D70DAD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11</w:t>
            </w:r>
          </w:p>
        </w:tc>
        <w:tc>
          <w:tcPr>
            <w:tcW w:w="2317" w:type="dxa"/>
          </w:tcPr>
          <w:p w14:paraId="1F07E89B" w14:textId="117B23AC" w:rsidR="00C6195E" w:rsidRDefault="00604DB2" w:rsidP="00C6195E">
            <w:pPr>
              <w:spacing w:before="60" w:after="60"/>
            </w:pPr>
            <w:r>
              <w:t>Presenter</w:t>
            </w:r>
            <w:r w:rsidR="006855C5">
              <w:t xml:space="preserve"> 1</w:t>
            </w:r>
          </w:p>
          <w:p w14:paraId="0D73406D" w14:textId="77777777" w:rsidR="00C6195E" w:rsidRDefault="00C6195E" w:rsidP="00C6195E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97B5F54" wp14:editId="2D04E92A">
                  <wp:extent cx="352425" cy="400050"/>
                  <wp:effectExtent l="0" t="0" r="9525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50" w14:textId="77777777" w:rsidR="00D70DAD" w:rsidRDefault="00D70DAD" w:rsidP="00F633EA">
            <w:pPr>
              <w:spacing w:before="60" w:after="60"/>
            </w:pPr>
          </w:p>
        </w:tc>
        <w:tc>
          <w:tcPr>
            <w:tcW w:w="3263" w:type="dxa"/>
          </w:tcPr>
          <w:p w14:paraId="51146A52" w14:textId="21B051DF" w:rsidR="007C4862" w:rsidRDefault="00CD7F73" w:rsidP="00F265A1">
            <w:pPr>
              <w:pStyle w:val="ListParagraph"/>
              <w:numPr>
                <w:ilvl w:val="0"/>
                <w:numId w:val="42"/>
              </w:numPr>
              <w:spacing w:before="60" w:after="60"/>
            </w:pPr>
            <w:r>
              <w:t>Review the code as you read the script.</w:t>
            </w:r>
          </w:p>
          <w:p w14:paraId="2292B9BA" w14:textId="77777777" w:rsidR="00D70DAD" w:rsidRPr="007C4862" w:rsidRDefault="00D70DAD" w:rsidP="007C4862"/>
        </w:tc>
        <w:tc>
          <w:tcPr>
            <w:tcW w:w="900" w:type="dxa"/>
          </w:tcPr>
          <w:p w14:paraId="51146A53" w14:textId="21449F5D" w:rsidR="00D70DAD" w:rsidRDefault="00CC260C" w:rsidP="00583393">
            <w:pPr>
              <w:spacing w:before="60" w:after="60"/>
              <w:jc w:val="center"/>
            </w:pPr>
            <w:r>
              <w:t>2</w:t>
            </w:r>
          </w:p>
        </w:tc>
      </w:tr>
      <w:tr w:rsidR="00D70DAD" w:rsidRPr="00AB6BDE" w14:paraId="51146A5F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413FE438" w14:textId="32F4A2B7" w:rsidR="00604DB2" w:rsidRDefault="00604DB2" w:rsidP="00604DB2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lastRenderedPageBreak/>
              <w:t>Demo: How to Test and Debug (4)</w:t>
            </w:r>
          </w:p>
          <w:p w14:paraId="51146A56" w14:textId="10147C23" w:rsidR="00D70DAD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1888D939" wp14:editId="052FA689">
                  <wp:extent cx="1628775" cy="1219200"/>
                  <wp:effectExtent l="0" t="0" r="9525" b="0"/>
                  <wp:docPr id="70" name="Picture 70" descr="C:\Users\541660\Desktop\BAH_LYNC_Introduction to RESTwith Java Part 3_20140924_v0 16\Slide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541660\Desktop\BAH_LYNC_Introduction to RESTwith Java Part 3_20140924_v0 16\Slide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57" w14:textId="7744843F" w:rsidR="00D70DAD" w:rsidRPr="00031A0F" w:rsidRDefault="00D70DAD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12</w:t>
            </w:r>
          </w:p>
        </w:tc>
        <w:tc>
          <w:tcPr>
            <w:tcW w:w="2317" w:type="dxa"/>
          </w:tcPr>
          <w:p w14:paraId="72A31B11" w14:textId="5E681D41" w:rsidR="00C6195E" w:rsidRDefault="00604DB2" w:rsidP="00C6195E">
            <w:pPr>
              <w:spacing w:before="60" w:after="60"/>
            </w:pPr>
            <w:r>
              <w:t>Presenter</w:t>
            </w:r>
            <w:r w:rsidR="00C6195E">
              <w:t xml:space="preserve"> 1</w:t>
            </w:r>
          </w:p>
          <w:p w14:paraId="51146A5A" w14:textId="30B2ACEE" w:rsidR="00D70DAD" w:rsidRPr="00C6195E" w:rsidRDefault="00C6195E" w:rsidP="00C6195E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0042FEF" wp14:editId="4BAFC202">
                  <wp:extent cx="352425" cy="400050"/>
                  <wp:effectExtent l="0" t="0" r="9525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31AA0250" w14:textId="7E319FC3" w:rsidR="000E790F" w:rsidRPr="000E790F" w:rsidRDefault="000E790F" w:rsidP="000E790F">
            <w:pPr>
              <w:spacing w:before="60" w:after="60"/>
              <w:rPr>
                <w:rStyle w:val="A3"/>
                <w:sz w:val="20"/>
                <w:szCs w:val="20"/>
              </w:rPr>
            </w:pPr>
            <w:r>
              <w:rPr>
                <w:rStyle w:val="A3"/>
                <w:sz w:val="20"/>
                <w:szCs w:val="20"/>
              </w:rPr>
              <w:t>In Fiddler:</w:t>
            </w:r>
          </w:p>
          <w:p w14:paraId="0441A0C5" w14:textId="1D1E96A1" w:rsidR="00CD7F73" w:rsidRPr="000E790F" w:rsidRDefault="00CD7F73" w:rsidP="000E790F">
            <w:pPr>
              <w:pStyle w:val="ListParagraph"/>
              <w:numPr>
                <w:ilvl w:val="0"/>
                <w:numId w:val="42"/>
              </w:numPr>
              <w:spacing w:before="60" w:after="60"/>
              <w:rPr>
                <w:rStyle w:val="A3"/>
                <w:sz w:val="20"/>
                <w:szCs w:val="20"/>
              </w:rPr>
            </w:pPr>
            <w:r w:rsidRPr="000E790F">
              <w:rPr>
                <w:rStyle w:val="A3"/>
                <w:sz w:val="20"/>
                <w:szCs w:val="20"/>
              </w:rPr>
              <w:t xml:space="preserve">Select </w:t>
            </w:r>
            <w:r w:rsidRPr="000E790F">
              <w:rPr>
                <w:rStyle w:val="A3"/>
                <w:bCs/>
                <w:sz w:val="20"/>
                <w:szCs w:val="20"/>
              </w:rPr>
              <w:t xml:space="preserve">PUT </w:t>
            </w:r>
            <w:r w:rsidRPr="000E790F">
              <w:rPr>
                <w:rStyle w:val="A3"/>
                <w:sz w:val="20"/>
                <w:szCs w:val="20"/>
              </w:rPr>
              <w:t xml:space="preserve">from the drop-down </w:t>
            </w:r>
            <w:r w:rsidRPr="000E790F">
              <w:rPr>
                <w:rStyle w:val="A3"/>
                <w:bCs/>
                <w:sz w:val="20"/>
                <w:szCs w:val="20"/>
              </w:rPr>
              <w:t xml:space="preserve">Standardized Actions </w:t>
            </w:r>
            <w:r w:rsidRPr="000E790F">
              <w:rPr>
                <w:rStyle w:val="A3"/>
                <w:sz w:val="20"/>
                <w:szCs w:val="20"/>
              </w:rPr>
              <w:t>window.</w:t>
            </w:r>
          </w:p>
          <w:p w14:paraId="6ABCFFE9" w14:textId="77777777" w:rsidR="000E790F" w:rsidRPr="000E790F" w:rsidRDefault="000E790F" w:rsidP="000E790F">
            <w:pPr>
              <w:pStyle w:val="ListParagraph"/>
              <w:numPr>
                <w:ilvl w:val="0"/>
                <w:numId w:val="42"/>
              </w:numPr>
              <w:spacing w:before="60" w:after="60"/>
              <w:rPr>
                <w:rStyle w:val="A3"/>
                <w:sz w:val="20"/>
                <w:szCs w:val="20"/>
              </w:rPr>
            </w:pPr>
            <w:r w:rsidRPr="000E790F">
              <w:rPr>
                <w:rStyle w:val="A3"/>
                <w:sz w:val="20"/>
                <w:szCs w:val="20"/>
              </w:rPr>
              <w:t>Select HTTP 1.1 in the protocol version on the right.</w:t>
            </w:r>
          </w:p>
          <w:p w14:paraId="7BDC4EA7" w14:textId="4E46AF68" w:rsidR="000E790F" w:rsidRPr="000E790F" w:rsidRDefault="000E790F" w:rsidP="007C4862">
            <w:pPr>
              <w:pStyle w:val="ListParagraph"/>
              <w:numPr>
                <w:ilvl w:val="0"/>
                <w:numId w:val="42"/>
              </w:numPr>
              <w:spacing w:before="60" w:after="60"/>
              <w:rPr>
                <w:rStyle w:val="A3"/>
                <w:sz w:val="20"/>
                <w:szCs w:val="20"/>
              </w:rPr>
            </w:pPr>
            <w:r w:rsidRPr="000E790F">
              <w:rPr>
                <w:rStyle w:val="A3"/>
                <w:sz w:val="20"/>
                <w:szCs w:val="20"/>
              </w:rPr>
              <w:t xml:space="preserve">Make sure the URL is </w:t>
            </w:r>
            <w:r w:rsidRPr="00CE6077">
              <w:rPr>
                <w:rStyle w:val="A3"/>
                <w:color w:val="0000FF"/>
                <w:sz w:val="20"/>
                <w:szCs w:val="20"/>
              </w:rPr>
              <w:t>http://localhost:8080/Course-2-Server/api/values/</w:t>
            </w:r>
          </w:p>
          <w:p w14:paraId="12CFC40A" w14:textId="1DC933B3" w:rsidR="000E790F" w:rsidRPr="000E790F" w:rsidRDefault="000E790F" w:rsidP="007C4862">
            <w:pPr>
              <w:pStyle w:val="ListParagraph"/>
              <w:numPr>
                <w:ilvl w:val="0"/>
                <w:numId w:val="42"/>
              </w:numPr>
              <w:spacing w:before="60" w:after="60"/>
              <w:rPr>
                <w:rStyle w:val="A3"/>
                <w:color w:val="auto"/>
                <w:sz w:val="20"/>
                <w:szCs w:val="20"/>
              </w:rPr>
            </w:pPr>
            <w:r w:rsidRPr="000E790F">
              <w:rPr>
                <w:rStyle w:val="A3"/>
                <w:sz w:val="20"/>
                <w:szCs w:val="20"/>
              </w:rPr>
              <w:t xml:space="preserve">Add </w:t>
            </w:r>
            <w:r w:rsidRPr="00CE6077">
              <w:rPr>
                <w:rStyle w:val="A3"/>
                <w:color w:val="0000FF"/>
                <w:sz w:val="20"/>
                <w:szCs w:val="20"/>
              </w:rPr>
              <w:t xml:space="preserve">/test/Hello%20world </w:t>
            </w:r>
            <w:r w:rsidRPr="000E790F">
              <w:rPr>
                <w:rStyle w:val="A3"/>
                <w:sz w:val="20"/>
                <w:szCs w:val="20"/>
              </w:rPr>
              <w:t>after “values” in the URL</w:t>
            </w:r>
            <w:r w:rsidR="00CE6077">
              <w:rPr>
                <w:rStyle w:val="A3"/>
                <w:sz w:val="20"/>
                <w:szCs w:val="20"/>
              </w:rPr>
              <w:t>.</w:t>
            </w:r>
            <w:r w:rsidRPr="000E790F">
              <w:rPr>
                <w:rStyle w:val="A3"/>
                <w:sz w:val="20"/>
                <w:szCs w:val="20"/>
              </w:rPr>
              <w:t xml:space="preserve"> </w:t>
            </w:r>
          </w:p>
          <w:p w14:paraId="36C7A894" w14:textId="3E6794DB" w:rsidR="007C4862" w:rsidRPr="000E790F" w:rsidRDefault="000E790F" w:rsidP="007C4862">
            <w:pPr>
              <w:pStyle w:val="ListParagraph"/>
              <w:numPr>
                <w:ilvl w:val="0"/>
                <w:numId w:val="42"/>
              </w:numPr>
              <w:spacing w:before="60" w:after="60"/>
              <w:rPr>
                <w:szCs w:val="20"/>
              </w:rPr>
            </w:pPr>
            <w:r>
              <w:t>Select Execute.</w:t>
            </w:r>
          </w:p>
          <w:p w14:paraId="51146A5D" w14:textId="5CA6B905" w:rsidR="00D70DAD" w:rsidRPr="00A843B4" w:rsidRDefault="00D70DAD" w:rsidP="00F265A1">
            <w:pPr>
              <w:spacing w:before="60" w:after="60"/>
            </w:pPr>
          </w:p>
        </w:tc>
        <w:tc>
          <w:tcPr>
            <w:tcW w:w="900" w:type="dxa"/>
          </w:tcPr>
          <w:p w14:paraId="51146A5E" w14:textId="52453DFC" w:rsidR="00D70DAD" w:rsidRPr="00AB6BDE" w:rsidRDefault="00CC260C" w:rsidP="00583393">
            <w:pPr>
              <w:spacing w:before="60" w:after="60"/>
              <w:jc w:val="center"/>
            </w:pPr>
            <w:r>
              <w:t>2</w:t>
            </w:r>
          </w:p>
        </w:tc>
      </w:tr>
      <w:tr w:rsidR="00D70DAD" w:rsidRPr="00AB6BDE" w14:paraId="51146A69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7CEAFE30" w14:textId="4DC24DF6" w:rsidR="00604DB2" w:rsidRDefault="00604DB2" w:rsidP="00604DB2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Demo: How to Test and Debug (5)</w:t>
            </w:r>
          </w:p>
          <w:p w14:paraId="51146A61" w14:textId="15C432EF" w:rsidR="00D70DAD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68C2AB07" wp14:editId="0C222A7A">
                  <wp:extent cx="1628775" cy="1219200"/>
                  <wp:effectExtent l="0" t="0" r="9525" b="0"/>
                  <wp:docPr id="72" name="Picture 72" descr="C:\Users\541660\Desktop\BAH_LYNC_Introduction to RESTwith Java Part 3_20140924_v0 16\Slide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541660\Desktop\BAH_LYNC_Introduction to RESTwith Java Part 3_20140924_v0 16\Slide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62" w14:textId="7CE3D908" w:rsidR="00D70DAD" w:rsidRPr="00031A0F" w:rsidRDefault="00D70DAD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13</w:t>
            </w:r>
          </w:p>
        </w:tc>
        <w:tc>
          <w:tcPr>
            <w:tcW w:w="2317" w:type="dxa"/>
          </w:tcPr>
          <w:p w14:paraId="3BCA01D6" w14:textId="312CC8AD" w:rsidR="00D70DAD" w:rsidRDefault="00604DB2" w:rsidP="0098785D">
            <w:pPr>
              <w:spacing w:before="60" w:after="60"/>
            </w:pPr>
            <w:r>
              <w:t>Presenter</w:t>
            </w:r>
            <w:r w:rsidR="00D70DAD">
              <w:t xml:space="preserve"> </w:t>
            </w:r>
            <w:r w:rsidR="006855C5">
              <w:t>1</w:t>
            </w:r>
          </w:p>
          <w:p w14:paraId="4FB53F24" w14:textId="6F701781" w:rsidR="00D70DAD" w:rsidRDefault="006855C5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A42A6A0" wp14:editId="29FF1E38">
                  <wp:extent cx="352425" cy="400050"/>
                  <wp:effectExtent l="0" t="0" r="9525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65" w14:textId="77777777" w:rsidR="00D70DAD" w:rsidRDefault="00D70DAD" w:rsidP="00F633EA">
            <w:pPr>
              <w:spacing w:before="60" w:after="60"/>
            </w:pPr>
          </w:p>
        </w:tc>
        <w:tc>
          <w:tcPr>
            <w:tcW w:w="3263" w:type="dxa"/>
          </w:tcPr>
          <w:p w14:paraId="72915048" w14:textId="0CE53899" w:rsidR="00CE6077" w:rsidRDefault="00CE6077" w:rsidP="00CE6077">
            <w:pPr>
              <w:tabs>
                <w:tab w:val="center" w:pos="1512"/>
              </w:tabs>
              <w:spacing w:before="60" w:after="60"/>
            </w:pPr>
            <w:r>
              <w:t>In Fiddler:</w:t>
            </w:r>
          </w:p>
          <w:p w14:paraId="26C66F53" w14:textId="77777777" w:rsidR="000E790F" w:rsidRDefault="000E790F" w:rsidP="000E790F">
            <w:pPr>
              <w:pStyle w:val="ListParagraph"/>
              <w:numPr>
                <w:ilvl w:val="0"/>
                <w:numId w:val="43"/>
              </w:numPr>
              <w:tabs>
                <w:tab w:val="center" w:pos="1512"/>
              </w:tabs>
              <w:spacing w:before="60" w:after="60"/>
            </w:pPr>
            <w:r>
              <w:t>Select the Statistics tab and open it.</w:t>
            </w:r>
          </w:p>
          <w:p w14:paraId="74B3E811" w14:textId="1BF9B9C7" w:rsidR="000E790F" w:rsidRDefault="000E790F" w:rsidP="000E790F">
            <w:pPr>
              <w:pStyle w:val="ListParagraph"/>
              <w:numPr>
                <w:ilvl w:val="0"/>
                <w:numId w:val="43"/>
              </w:numPr>
              <w:tabs>
                <w:tab w:val="center" w:pos="1512"/>
              </w:tabs>
              <w:spacing w:before="60" w:after="60"/>
            </w:pPr>
            <w:r>
              <w:t>Show the HTTP request log with the response.</w:t>
            </w:r>
          </w:p>
          <w:p w14:paraId="51146A67" w14:textId="0314E6C9" w:rsidR="00D70DAD" w:rsidRDefault="00D70DAD" w:rsidP="000E790F">
            <w:pPr>
              <w:tabs>
                <w:tab w:val="center" w:pos="1512"/>
              </w:tabs>
              <w:spacing w:before="60" w:after="60"/>
            </w:pPr>
          </w:p>
        </w:tc>
        <w:tc>
          <w:tcPr>
            <w:tcW w:w="900" w:type="dxa"/>
          </w:tcPr>
          <w:p w14:paraId="51146A68" w14:textId="392FB5C4" w:rsidR="00D70DAD" w:rsidRPr="00AB6BDE" w:rsidRDefault="00CC260C" w:rsidP="00583393">
            <w:pPr>
              <w:spacing w:before="60" w:after="60"/>
              <w:jc w:val="center"/>
            </w:pPr>
            <w:r>
              <w:t>2</w:t>
            </w:r>
          </w:p>
        </w:tc>
      </w:tr>
      <w:tr w:rsidR="00D70DAD" w:rsidRPr="00AB6BDE" w14:paraId="51146A73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22E2BF89" w14:textId="34DAC864" w:rsidR="00604DB2" w:rsidRDefault="00604DB2" w:rsidP="00604DB2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Demo: How to Test and Debug (6)</w:t>
            </w:r>
          </w:p>
          <w:p w14:paraId="51146A6B" w14:textId="53A45B16" w:rsidR="00D70DAD" w:rsidRPr="00D842DF" w:rsidRDefault="00604DB2" w:rsidP="00D70DAD">
            <w:pPr>
              <w:spacing w:before="60" w:after="60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1C8B5047" wp14:editId="0B338C91">
                  <wp:extent cx="1628775" cy="1219200"/>
                  <wp:effectExtent l="0" t="0" r="9525" b="0"/>
                  <wp:docPr id="73" name="Picture 73" descr="C:\Users\541660\Desktop\BAH_LYNC_Introduction to RESTwith Java Part 3_20140924_v0 16\Slide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541660\Desktop\BAH_LYNC_Introduction to RESTwith Java Part 3_20140924_v0 16\Slide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6C" w14:textId="39BA76EA" w:rsidR="00D70DAD" w:rsidRPr="00031A0F" w:rsidRDefault="00D70DAD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14</w:t>
            </w:r>
          </w:p>
        </w:tc>
        <w:tc>
          <w:tcPr>
            <w:tcW w:w="2317" w:type="dxa"/>
          </w:tcPr>
          <w:p w14:paraId="34AB950A" w14:textId="685F3349" w:rsidR="00D70DAD" w:rsidRDefault="00604DB2" w:rsidP="0098785D">
            <w:pPr>
              <w:spacing w:before="60" w:after="60"/>
            </w:pPr>
            <w:r>
              <w:t>Presenter</w:t>
            </w:r>
            <w:r w:rsidR="006855C5">
              <w:t xml:space="preserve"> 1</w:t>
            </w:r>
          </w:p>
          <w:p w14:paraId="358162B8" w14:textId="77777777" w:rsidR="00D70DAD" w:rsidRDefault="00D70DAD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FB50EA0" wp14:editId="1FFEEB8A">
                  <wp:extent cx="352425" cy="400050"/>
                  <wp:effectExtent l="0" t="0" r="9525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6F" w14:textId="1DD0920E" w:rsidR="00D70DAD" w:rsidRPr="00D23FCF" w:rsidRDefault="00D70DAD" w:rsidP="00D23FCF">
            <w:pPr>
              <w:spacing w:before="60" w:after="60"/>
            </w:pPr>
          </w:p>
        </w:tc>
        <w:tc>
          <w:tcPr>
            <w:tcW w:w="3263" w:type="dxa"/>
          </w:tcPr>
          <w:p w14:paraId="27E4E11E" w14:textId="77777777" w:rsidR="000E790F" w:rsidRDefault="000E790F" w:rsidP="007C4862">
            <w:pPr>
              <w:spacing w:before="60" w:after="60"/>
            </w:pPr>
            <w:r>
              <w:t>In Eclipse:</w:t>
            </w:r>
          </w:p>
          <w:p w14:paraId="129CFF56" w14:textId="28C5BBF4" w:rsidR="000E790F" w:rsidRDefault="000E790F" w:rsidP="000E790F">
            <w:pPr>
              <w:pStyle w:val="ListParagraph"/>
              <w:numPr>
                <w:ilvl w:val="0"/>
                <w:numId w:val="44"/>
              </w:numPr>
              <w:spacing w:before="60" w:after="60"/>
            </w:pPr>
            <w:r>
              <w:t>Click on the section of the code (anywhere) and add a breakpoint.</w:t>
            </w:r>
          </w:p>
          <w:p w14:paraId="44C84985" w14:textId="4E7198E0" w:rsidR="000E790F" w:rsidRDefault="000E790F" w:rsidP="000E790F">
            <w:pPr>
              <w:pStyle w:val="ListParagraph"/>
              <w:numPr>
                <w:ilvl w:val="0"/>
                <w:numId w:val="44"/>
              </w:numPr>
              <w:spacing w:before="60" w:after="60"/>
            </w:pPr>
            <w:r>
              <w:t>To do this, click on the section of the code and either select “Control-Shift-B” or right-click on the line number and select Toggle Breakpoint.</w:t>
            </w:r>
          </w:p>
          <w:p w14:paraId="51146A71" w14:textId="49A60793" w:rsidR="0098682D" w:rsidRDefault="0098682D" w:rsidP="000E790F">
            <w:pPr>
              <w:spacing w:before="60" w:after="60"/>
            </w:pPr>
          </w:p>
        </w:tc>
        <w:tc>
          <w:tcPr>
            <w:tcW w:w="900" w:type="dxa"/>
          </w:tcPr>
          <w:p w14:paraId="51146A72" w14:textId="687E2354" w:rsidR="00D70DAD" w:rsidRDefault="00CC260C" w:rsidP="00583393">
            <w:pPr>
              <w:spacing w:before="60" w:after="60"/>
              <w:jc w:val="center"/>
            </w:pPr>
            <w:r>
              <w:t>2</w:t>
            </w:r>
          </w:p>
        </w:tc>
      </w:tr>
      <w:tr w:rsidR="00D70DAD" w:rsidRPr="00AB6BDE" w14:paraId="51146A7D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15B298F7" w14:textId="3ABAEC79" w:rsidR="00D70DAD" w:rsidRDefault="00604DB2" w:rsidP="00583393">
            <w:pPr>
              <w:spacing w:before="60" w:after="60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Understanding HTTP Codes</w:t>
            </w:r>
          </w:p>
          <w:p w14:paraId="51146A75" w14:textId="24CBE7C9" w:rsidR="00604DB2" w:rsidRPr="00D842DF" w:rsidRDefault="00604DB2" w:rsidP="00583393">
            <w:pPr>
              <w:spacing w:before="60" w:after="60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20E82D18" wp14:editId="6851CA54">
                  <wp:extent cx="1628775" cy="1219200"/>
                  <wp:effectExtent l="0" t="0" r="9525" b="0"/>
                  <wp:docPr id="74" name="Picture 74" descr="C:\Users\541660\Desktop\BAH_LYNC_Introduction to RESTwith Java Part 3_20140924_v0 16\Slide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541660\Desktop\BAH_LYNC_Introduction to RESTwith Java Part 3_20140924_v0 16\Slide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76" w14:textId="1DED28FB" w:rsidR="00D70DAD" w:rsidRPr="00031A0F" w:rsidRDefault="00D70DAD" w:rsidP="00D036F0">
            <w:pPr>
              <w:spacing w:before="60" w:after="60"/>
              <w:jc w:val="center"/>
              <w:rPr>
                <w:rFonts w:cs="Arial"/>
                <w:szCs w:val="20"/>
              </w:rPr>
            </w:pPr>
            <w:r w:rsidRPr="00031A0F">
              <w:rPr>
                <w:rFonts w:cs="Arial"/>
                <w:szCs w:val="20"/>
              </w:rPr>
              <w:t>1</w:t>
            </w:r>
            <w:r>
              <w:rPr>
                <w:rFonts w:cs="Arial"/>
                <w:szCs w:val="20"/>
              </w:rPr>
              <w:t>5</w:t>
            </w:r>
          </w:p>
        </w:tc>
        <w:tc>
          <w:tcPr>
            <w:tcW w:w="2317" w:type="dxa"/>
          </w:tcPr>
          <w:p w14:paraId="119ED7B1" w14:textId="4468B95A" w:rsidR="00D70DAD" w:rsidRDefault="00604DB2" w:rsidP="0098785D">
            <w:pPr>
              <w:spacing w:before="60" w:after="60"/>
            </w:pPr>
            <w:r>
              <w:t>Presenter</w:t>
            </w:r>
            <w:r w:rsidR="00D70DAD">
              <w:t xml:space="preserve"> </w:t>
            </w:r>
            <w:r w:rsidR="006855C5">
              <w:t>2</w:t>
            </w:r>
          </w:p>
          <w:p w14:paraId="15C54A84" w14:textId="77777777" w:rsidR="00D70DAD" w:rsidRDefault="00D70DAD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CC859AF" wp14:editId="3D255D19">
                  <wp:extent cx="352425" cy="400050"/>
                  <wp:effectExtent l="0" t="0" r="9525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78" w14:textId="43286CAF" w:rsidR="00D70DAD" w:rsidRDefault="00D70DAD" w:rsidP="00F633EA">
            <w:pPr>
              <w:spacing w:before="60" w:after="60"/>
              <w:rPr>
                <w:b/>
              </w:rPr>
            </w:pPr>
          </w:p>
          <w:p w14:paraId="51146A79" w14:textId="77777777" w:rsidR="00D70DAD" w:rsidRDefault="00D70DAD" w:rsidP="00F633EA">
            <w:pPr>
              <w:spacing w:before="60" w:after="60"/>
            </w:pPr>
          </w:p>
        </w:tc>
        <w:tc>
          <w:tcPr>
            <w:tcW w:w="3263" w:type="dxa"/>
          </w:tcPr>
          <w:p w14:paraId="51146A7B" w14:textId="3FEFF3B2" w:rsidR="00D70DAD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51146A7C" w14:textId="5668A3CE" w:rsidR="00D70DAD" w:rsidRDefault="00CC260C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D70DAD" w:rsidRPr="00AB6BDE" w14:paraId="028929E9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5BFE1298" w14:textId="3D1C3746" w:rsidR="00604DB2" w:rsidRDefault="00604DB2" w:rsidP="00604DB2">
            <w:pPr>
              <w:spacing w:before="60" w:after="60"/>
              <w:ind w:left="-131" w:firstLine="131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lastRenderedPageBreak/>
              <w:t>CRUD</w:t>
            </w:r>
          </w:p>
          <w:p w14:paraId="31983CEA" w14:textId="360AEB9F" w:rsidR="00604DB2" w:rsidRPr="00031A0F" w:rsidRDefault="00604DB2" w:rsidP="00604DB2">
            <w:pPr>
              <w:spacing w:before="60" w:after="60"/>
              <w:ind w:left="-131" w:firstLine="131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452E9607" wp14:editId="76159BE7">
                  <wp:extent cx="1628775" cy="1219200"/>
                  <wp:effectExtent l="0" t="0" r="9525" b="0"/>
                  <wp:docPr id="83" name="Picture 83" descr="C:\Users\541660\Desktop\BAH_LYNC_Introduction to RESTwith Java Part 3_20140924_v0 16\Slide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541660\Desktop\BAH_LYNC_Introduction to RESTwith Java Part 3_20140924_v0 16\Slide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3865B640" w14:textId="66004F6A" w:rsidR="00D70DAD" w:rsidRPr="00031A0F" w:rsidRDefault="00D70DAD" w:rsidP="00D036F0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16</w:t>
            </w:r>
          </w:p>
        </w:tc>
        <w:tc>
          <w:tcPr>
            <w:tcW w:w="2317" w:type="dxa"/>
          </w:tcPr>
          <w:p w14:paraId="56D5C70D" w14:textId="1F09C7DD" w:rsidR="00D70DAD" w:rsidRDefault="00604DB2" w:rsidP="0098785D">
            <w:pPr>
              <w:spacing w:before="60" w:after="60"/>
            </w:pPr>
            <w:r>
              <w:t>Presenter</w:t>
            </w:r>
            <w:r w:rsidR="0098682D">
              <w:t xml:space="preserve"> 2</w:t>
            </w:r>
          </w:p>
          <w:p w14:paraId="62422A84" w14:textId="77777777" w:rsidR="00D70DAD" w:rsidRDefault="00D70DAD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F660044" wp14:editId="27250347">
                  <wp:extent cx="352425" cy="400050"/>
                  <wp:effectExtent l="0" t="0" r="9525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0D758A" w14:textId="00DE5723" w:rsidR="00D70DAD" w:rsidRDefault="00D70DAD" w:rsidP="00A75D7E">
            <w:pPr>
              <w:spacing w:before="60" w:after="60"/>
            </w:pPr>
          </w:p>
        </w:tc>
        <w:tc>
          <w:tcPr>
            <w:tcW w:w="3263" w:type="dxa"/>
          </w:tcPr>
          <w:p w14:paraId="6C630320" w14:textId="7B6F1394" w:rsidR="00D70DAD" w:rsidRDefault="00D70DAD" w:rsidP="009C57A4">
            <w:pPr>
              <w:spacing w:before="60" w:after="60"/>
            </w:pPr>
            <w:r w:rsidRPr="00F176F6">
              <w:t xml:space="preserve"> </w:t>
            </w:r>
            <w:r w:rsidR="00F265A1">
              <w:t>Not Applicable</w:t>
            </w:r>
          </w:p>
        </w:tc>
        <w:tc>
          <w:tcPr>
            <w:tcW w:w="900" w:type="dxa"/>
          </w:tcPr>
          <w:p w14:paraId="2D7BD438" w14:textId="19468117" w:rsidR="00D70DAD" w:rsidRDefault="00D70DAD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D70DAD" w:rsidRPr="00AB6BDE" w14:paraId="51146A87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7C84020D" w14:textId="77777777" w:rsidR="00604DB2" w:rsidRDefault="00604DB2" w:rsidP="00604DB2">
            <w:pPr>
              <w:spacing w:before="60" w:after="60"/>
              <w:ind w:left="-131" w:firstLine="131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All Clued Up</w:t>
            </w:r>
          </w:p>
          <w:p w14:paraId="2A92EDDC" w14:textId="77777777" w:rsidR="00D70DAD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3DDF7408" wp14:editId="40733EFB">
                  <wp:extent cx="1628775" cy="1219200"/>
                  <wp:effectExtent l="0" t="0" r="9525" b="0"/>
                  <wp:docPr id="79" name="Picture 79" descr="C:\Users\541660\Desktop\BAH_LYNC_Introduction to RESTwith Java Part 3_20140924_v0 16\Slide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541660\Desktop\BAH_LYNC_Introduction to RESTwith Java Part 3_20140924_v0 16\Slide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146A7F" w14:textId="798D5414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</w:p>
        </w:tc>
        <w:tc>
          <w:tcPr>
            <w:tcW w:w="720" w:type="dxa"/>
            <w:shd w:val="clear" w:color="auto" w:fill="auto"/>
          </w:tcPr>
          <w:p w14:paraId="51146A80" w14:textId="7A681679" w:rsidR="00D70DAD" w:rsidRPr="00031A0F" w:rsidRDefault="00D70DAD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17</w:t>
            </w:r>
          </w:p>
        </w:tc>
        <w:tc>
          <w:tcPr>
            <w:tcW w:w="2317" w:type="dxa"/>
          </w:tcPr>
          <w:p w14:paraId="7EC9A4A5" w14:textId="575077CE" w:rsidR="00D70DAD" w:rsidRDefault="00604DB2" w:rsidP="0098785D">
            <w:pPr>
              <w:spacing w:before="60" w:after="60"/>
            </w:pPr>
            <w:r>
              <w:t>Presenter</w:t>
            </w:r>
            <w:r w:rsidR="0098682D">
              <w:t xml:space="preserve"> 1</w:t>
            </w:r>
          </w:p>
          <w:p w14:paraId="18BE3C63" w14:textId="77777777" w:rsidR="00D70DAD" w:rsidRDefault="00D70DAD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51F71EA" wp14:editId="3261F094">
                  <wp:extent cx="352425" cy="400050"/>
                  <wp:effectExtent l="0" t="0" r="9525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82" w14:textId="6CC179DB" w:rsidR="00D70DAD" w:rsidRDefault="00D70DAD" w:rsidP="00F633EA">
            <w:pPr>
              <w:spacing w:before="60" w:after="60"/>
              <w:rPr>
                <w:b/>
              </w:rPr>
            </w:pPr>
          </w:p>
          <w:p w14:paraId="51146A83" w14:textId="77777777" w:rsidR="00D70DAD" w:rsidRDefault="00D70DAD" w:rsidP="00F633EA">
            <w:pPr>
              <w:spacing w:before="60" w:after="60"/>
            </w:pPr>
          </w:p>
        </w:tc>
        <w:tc>
          <w:tcPr>
            <w:tcW w:w="3263" w:type="dxa"/>
          </w:tcPr>
          <w:p w14:paraId="51146A85" w14:textId="45D357A3" w:rsidR="00D70DAD" w:rsidRDefault="00F265A1" w:rsidP="00AB5742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51146A86" w14:textId="70BE4541" w:rsidR="00D70DAD" w:rsidRDefault="00D70DAD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3B1EB008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0ED0E8A7" w14:textId="77777777" w:rsidR="00604DB2" w:rsidRDefault="00604DB2" w:rsidP="00FD5F42">
            <w:pPr>
              <w:spacing w:before="60" w:after="60"/>
              <w:ind w:left="-131" w:firstLine="131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All Clued Up</w:t>
            </w:r>
          </w:p>
          <w:p w14:paraId="2837CFB0" w14:textId="7F7A02F7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06D0B5B2" wp14:editId="0FD719CD">
                  <wp:extent cx="1628775" cy="1219200"/>
                  <wp:effectExtent l="0" t="0" r="9525" b="0"/>
                  <wp:docPr id="78" name="Picture 78" descr="C:\Users\541660\Desktop\BAH_LYNC_Introduction to RESTwith Java Part 3_20140924_v0 16\Slide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541660\Desktop\BAH_LYNC_Introduction to RESTwith Java Part 3_20140924_v0 16\Slide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00276E21" w14:textId="336D1CF7" w:rsidR="00604DB2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18</w:t>
            </w:r>
          </w:p>
        </w:tc>
        <w:tc>
          <w:tcPr>
            <w:tcW w:w="2317" w:type="dxa"/>
          </w:tcPr>
          <w:p w14:paraId="749F545D" w14:textId="4B022C78" w:rsidR="00604DB2" w:rsidRDefault="00604DB2" w:rsidP="0098682D">
            <w:pPr>
              <w:spacing w:before="60" w:after="60"/>
            </w:pPr>
            <w:r>
              <w:t>Presenter 1 &amp; Presenter 2</w:t>
            </w:r>
          </w:p>
          <w:p w14:paraId="1F745E56" w14:textId="77777777" w:rsidR="00604DB2" w:rsidRDefault="00604DB2" w:rsidP="0098682D">
            <w:pPr>
              <w:spacing w:before="60" w:after="60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7F309CDB" wp14:editId="06FE70BA">
                  <wp:extent cx="556895" cy="318135"/>
                  <wp:effectExtent l="0" t="0" r="0" b="5715"/>
                  <wp:docPr id="68" name="Picture 68" descr="Lou and Ray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Lou and Ray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53C81B" w14:textId="77777777" w:rsidR="00604DB2" w:rsidRDefault="00604DB2" w:rsidP="0098682D">
            <w:pPr>
              <w:spacing w:before="60" w:after="60"/>
              <w:rPr>
                <w:b/>
              </w:rPr>
            </w:pPr>
          </w:p>
          <w:p w14:paraId="03B89DA4" w14:textId="77777777" w:rsidR="00604DB2" w:rsidRDefault="00604DB2" w:rsidP="0098682D">
            <w:pPr>
              <w:spacing w:before="60" w:after="60"/>
            </w:pPr>
          </w:p>
        </w:tc>
        <w:tc>
          <w:tcPr>
            <w:tcW w:w="3263" w:type="dxa"/>
          </w:tcPr>
          <w:p w14:paraId="5C845227" w14:textId="38BC9824" w:rsidR="00604DB2" w:rsidRPr="00E82D0C" w:rsidRDefault="00F265A1" w:rsidP="006855C5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5B508582" w14:textId="71887A61" w:rsidR="00604DB2" w:rsidRDefault="00E82D0C" w:rsidP="00583393">
            <w:pPr>
              <w:spacing w:before="60" w:after="60"/>
              <w:jc w:val="center"/>
            </w:pPr>
            <w:r>
              <w:t>3</w:t>
            </w:r>
          </w:p>
        </w:tc>
      </w:tr>
      <w:tr w:rsidR="00604DB2" w:rsidRPr="00AB6BDE" w14:paraId="51146A91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55BF6E54" w14:textId="77777777" w:rsidR="00604DB2" w:rsidRDefault="00604DB2" w:rsidP="00604DB2">
            <w:pPr>
              <w:spacing w:before="60" w:after="60"/>
              <w:ind w:left="-131" w:firstLine="131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All Clued Up</w:t>
            </w:r>
          </w:p>
          <w:p w14:paraId="51146A89" w14:textId="3492A01B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636FA017" wp14:editId="69A9DD10">
                  <wp:extent cx="1628775" cy="1219200"/>
                  <wp:effectExtent l="0" t="0" r="9525" b="0"/>
                  <wp:docPr id="84" name="Picture 84" descr="C:\Users\541660\Desktop\BAH_LYNC_Introduction to RESTwith Java Part 3_20140924_v0 16\Slide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541660\Desktop\BAH_LYNC_Introduction to RESTwith Java Part 3_20140924_v0 16\Slide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8A" w14:textId="331D71F7" w:rsidR="00604DB2" w:rsidRPr="00031A0F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19</w:t>
            </w:r>
          </w:p>
        </w:tc>
        <w:tc>
          <w:tcPr>
            <w:tcW w:w="2317" w:type="dxa"/>
          </w:tcPr>
          <w:p w14:paraId="408317B6" w14:textId="77777777" w:rsidR="006855C5" w:rsidRDefault="006855C5" w:rsidP="006855C5">
            <w:pPr>
              <w:spacing w:before="60" w:after="60"/>
            </w:pPr>
            <w:r>
              <w:t>Presenter 1 &amp; Presenter 2</w:t>
            </w:r>
          </w:p>
          <w:p w14:paraId="1ED0897D" w14:textId="1DAA9C38" w:rsidR="00604DB2" w:rsidRDefault="006855C5" w:rsidP="0098785D">
            <w:pPr>
              <w:spacing w:before="60" w:after="60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3537C0D3" wp14:editId="36ED2623">
                  <wp:extent cx="556895" cy="318135"/>
                  <wp:effectExtent l="0" t="0" r="0" b="5715"/>
                  <wp:docPr id="108" name="Picture 108" descr="Lou and Ray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Lou and Ray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146A8D" w14:textId="77777777" w:rsidR="00604DB2" w:rsidRDefault="00604DB2" w:rsidP="00F633EA">
            <w:pPr>
              <w:spacing w:before="60" w:after="60"/>
            </w:pPr>
          </w:p>
        </w:tc>
        <w:tc>
          <w:tcPr>
            <w:tcW w:w="3263" w:type="dxa"/>
          </w:tcPr>
          <w:p w14:paraId="51146A8F" w14:textId="54FF962C" w:rsidR="00604DB2" w:rsidRPr="004F39E6" w:rsidRDefault="00F265A1" w:rsidP="00E82D0C">
            <w:pPr>
              <w:spacing w:before="60" w:after="60"/>
              <w:rPr>
                <w:bCs/>
                <w:iCs/>
              </w:rPr>
            </w:pPr>
            <w:r>
              <w:t>Not Applicable</w:t>
            </w:r>
          </w:p>
        </w:tc>
        <w:tc>
          <w:tcPr>
            <w:tcW w:w="900" w:type="dxa"/>
          </w:tcPr>
          <w:p w14:paraId="51146A90" w14:textId="48905F2D" w:rsidR="00604DB2" w:rsidRDefault="00604DB2" w:rsidP="00583393">
            <w:pPr>
              <w:spacing w:before="60" w:after="60"/>
              <w:jc w:val="center"/>
            </w:pPr>
            <w:r>
              <w:t>3</w:t>
            </w:r>
          </w:p>
        </w:tc>
      </w:tr>
      <w:tr w:rsidR="00604DB2" w:rsidRPr="00AB6BDE" w14:paraId="63CC65E0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2BF86289" w14:textId="72E8E953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All Clued Up</w:t>
            </w:r>
          </w:p>
          <w:p w14:paraId="1D5BE473" w14:textId="7753235F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3DFB16E5" wp14:editId="6A0FB301">
                  <wp:extent cx="1628775" cy="1219200"/>
                  <wp:effectExtent l="0" t="0" r="9525" b="0"/>
                  <wp:docPr id="85" name="Picture 85" descr="C:\Users\541660\Desktop\BAH_LYNC_Introduction to RESTwith Java Part 3_20140924_v0 16\Slide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541660\Desktop\BAH_LYNC_Introduction to RESTwith Java Part 3_20140924_v0 16\Slide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6957E292" w14:textId="0BA9E2C8" w:rsidR="00604DB2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20</w:t>
            </w:r>
          </w:p>
        </w:tc>
        <w:tc>
          <w:tcPr>
            <w:tcW w:w="2317" w:type="dxa"/>
          </w:tcPr>
          <w:p w14:paraId="7B766851" w14:textId="32BC975D" w:rsidR="00604DB2" w:rsidRDefault="00604DB2" w:rsidP="0098682D">
            <w:pPr>
              <w:spacing w:before="60" w:after="60"/>
            </w:pPr>
            <w:r>
              <w:t>Presenter 1 &amp; Presenter 2</w:t>
            </w:r>
          </w:p>
          <w:p w14:paraId="6B9BF039" w14:textId="2D392D8A" w:rsidR="00604DB2" w:rsidRPr="0098682D" w:rsidRDefault="00604DB2" w:rsidP="0028739A">
            <w:pPr>
              <w:spacing w:before="60" w:after="60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10A94FD7" wp14:editId="4A68B01D">
                  <wp:extent cx="556895" cy="318135"/>
                  <wp:effectExtent l="0" t="0" r="0" b="5715"/>
                  <wp:docPr id="75" name="Picture 75" descr="Lou and Ray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Lou and Ray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585BBE34" w14:textId="2FA07E78" w:rsidR="00604DB2" w:rsidRPr="00E82D0C" w:rsidRDefault="00F265A1" w:rsidP="00E82D0C">
            <w:pPr>
              <w:spacing w:before="60" w:after="60"/>
              <w:rPr>
                <w:b/>
                <w:noProof/>
              </w:rPr>
            </w:pPr>
            <w:r>
              <w:t>Not Applicable</w:t>
            </w:r>
          </w:p>
        </w:tc>
        <w:tc>
          <w:tcPr>
            <w:tcW w:w="900" w:type="dxa"/>
          </w:tcPr>
          <w:p w14:paraId="529CC8B3" w14:textId="75160A82" w:rsidR="00604DB2" w:rsidRDefault="00E82D0C" w:rsidP="00583393">
            <w:pPr>
              <w:spacing w:before="60" w:after="60"/>
              <w:jc w:val="center"/>
            </w:pPr>
            <w:r>
              <w:t>3</w:t>
            </w:r>
          </w:p>
        </w:tc>
      </w:tr>
      <w:tr w:rsidR="00604DB2" w:rsidRPr="00AB6BDE" w14:paraId="51146A9B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4B80F6F0" w14:textId="2D8E1F98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lastRenderedPageBreak/>
              <w:t>Securing REST Applications</w:t>
            </w:r>
          </w:p>
          <w:p w14:paraId="51146A93" w14:textId="08C89C61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3D473666" wp14:editId="67BAEAA5">
                  <wp:extent cx="1628775" cy="1219200"/>
                  <wp:effectExtent l="0" t="0" r="9525" b="0"/>
                  <wp:docPr id="86" name="Picture 86" descr="C:\Users\541660\Desktop\BAH_LYNC_Introduction to RESTwith Java Part 3_20140924_v0 16\Slide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541660\Desktop\BAH_LYNC_Introduction to RESTwith Java Part 3_20140924_v0 16\Slide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94" w14:textId="00BE7EE2" w:rsidR="00604DB2" w:rsidRPr="00031A0F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21</w:t>
            </w:r>
          </w:p>
        </w:tc>
        <w:tc>
          <w:tcPr>
            <w:tcW w:w="2317" w:type="dxa"/>
          </w:tcPr>
          <w:p w14:paraId="7DEEECE2" w14:textId="25C53C82" w:rsidR="00604DB2" w:rsidRDefault="00604DB2" w:rsidP="0098785D">
            <w:pPr>
              <w:spacing w:before="60" w:after="60"/>
            </w:pPr>
            <w:r>
              <w:t>Presenter 2</w:t>
            </w:r>
          </w:p>
          <w:p w14:paraId="5202A518" w14:textId="77777777" w:rsidR="00604DB2" w:rsidRDefault="00604DB2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A846176" wp14:editId="539BBA3E">
                  <wp:extent cx="352425" cy="400050"/>
                  <wp:effectExtent l="0" t="0" r="952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97" w14:textId="77777777" w:rsidR="00604DB2" w:rsidRDefault="00604DB2" w:rsidP="00F633EA">
            <w:pPr>
              <w:spacing w:before="60" w:after="60"/>
            </w:pPr>
          </w:p>
        </w:tc>
        <w:tc>
          <w:tcPr>
            <w:tcW w:w="3263" w:type="dxa"/>
          </w:tcPr>
          <w:p w14:paraId="51146A99" w14:textId="42F208E5" w:rsidR="00604DB2" w:rsidRPr="00E21D93" w:rsidRDefault="00F265A1" w:rsidP="00E21D93">
            <w:pPr>
              <w:spacing w:before="60" w:after="60"/>
              <w:rPr>
                <w:bCs/>
              </w:rPr>
            </w:pPr>
            <w:r>
              <w:rPr>
                <w:bCs/>
              </w:rPr>
              <w:t>Not Applicable</w:t>
            </w:r>
          </w:p>
        </w:tc>
        <w:tc>
          <w:tcPr>
            <w:tcW w:w="900" w:type="dxa"/>
          </w:tcPr>
          <w:p w14:paraId="51146A9A" w14:textId="1C451095" w:rsidR="00604DB2" w:rsidRDefault="00604DB2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51146AA5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62533548" w14:textId="77777777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REST and the Internet</w:t>
            </w:r>
          </w:p>
          <w:p w14:paraId="51146A9D" w14:textId="7B4FA67E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01263660" wp14:editId="68C57CBF">
                  <wp:extent cx="1628775" cy="1219200"/>
                  <wp:effectExtent l="0" t="0" r="9525" b="0"/>
                  <wp:docPr id="87" name="Picture 87" descr="C:\Users\541660\Desktop\BAH_LYNC_Introduction to RESTwith Java Part 3_20140924_v0 16\Slide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541660\Desktop\BAH_LYNC_Introduction to RESTwith Java Part 3_20140924_v0 16\Slide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9E" w14:textId="099E3367" w:rsidR="00604DB2" w:rsidRPr="00031A0F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22</w:t>
            </w:r>
          </w:p>
        </w:tc>
        <w:tc>
          <w:tcPr>
            <w:tcW w:w="2317" w:type="dxa"/>
          </w:tcPr>
          <w:p w14:paraId="1844B637" w14:textId="4AA2E5B6" w:rsidR="00604DB2" w:rsidRDefault="00604DB2" w:rsidP="0098785D">
            <w:pPr>
              <w:spacing w:before="60" w:after="60"/>
            </w:pPr>
            <w:r>
              <w:t>Presenter 2</w:t>
            </w:r>
          </w:p>
          <w:p w14:paraId="1F0F1FB8" w14:textId="77777777" w:rsidR="00604DB2" w:rsidRDefault="00604DB2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240911D" wp14:editId="220BD303">
                  <wp:extent cx="352425" cy="400050"/>
                  <wp:effectExtent l="0" t="0" r="9525" b="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A1" w14:textId="06C3D69A" w:rsidR="00604DB2" w:rsidRDefault="00604DB2" w:rsidP="00A75D7E">
            <w:pPr>
              <w:spacing w:before="60" w:after="60"/>
            </w:pPr>
          </w:p>
        </w:tc>
        <w:tc>
          <w:tcPr>
            <w:tcW w:w="3263" w:type="dxa"/>
          </w:tcPr>
          <w:p w14:paraId="51146AA3" w14:textId="35F58F63" w:rsidR="00604DB2" w:rsidRPr="00AB6BDE" w:rsidRDefault="00F265A1" w:rsidP="009C57A4">
            <w:pPr>
              <w:spacing w:before="60" w:after="60"/>
            </w:pPr>
            <w:r>
              <w:rPr>
                <w:bCs/>
              </w:rPr>
              <w:t>Not Applicable</w:t>
            </w:r>
          </w:p>
        </w:tc>
        <w:tc>
          <w:tcPr>
            <w:tcW w:w="900" w:type="dxa"/>
          </w:tcPr>
          <w:p w14:paraId="51146AA4" w14:textId="77777777" w:rsidR="00604DB2" w:rsidRPr="00AB6BDE" w:rsidRDefault="00604DB2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51146AAF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39B31A52" w14:textId="2705A0DF" w:rsidR="00604DB2" w:rsidRDefault="00604DB2" w:rsidP="00604DB2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Public Key Infrastructure</w:t>
            </w:r>
          </w:p>
          <w:p w14:paraId="51146AA7" w14:textId="4DCF7C36" w:rsidR="00604DB2" w:rsidRPr="00031A0F" w:rsidRDefault="00604DB2" w:rsidP="00604DB2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39F56F7D" wp14:editId="11A3A3CC">
                  <wp:extent cx="1628775" cy="1219200"/>
                  <wp:effectExtent l="0" t="0" r="9525" b="0"/>
                  <wp:docPr id="88" name="Picture 88" descr="C:\Users\541660\Desktop\BAH_LYNC_Introduction to RESTwith Java Part 3_20140924_v0 16\Slide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541660\Desktop\BAH_LYNC_Introduction to RESTwith Java Part 3_20140924_v0 16\Slide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A8" w14:textId="0A1DB79A" w:rsidR="00604DB2" w:rsidRPr="00031A0F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23</w:t>
            </w:r>
          </w:p>
        </w:tc>
        <w:tc>
          <w:tcPr>
            <w:tcW w:w="2317" w:type="dxa"/>
          </w:tcPr>
          <w:p w14:paraId="3AAAECE3" w14:textId="0CC30463" w:rsidR="00604DB2" w:rsidRDefault="00604DB2" w:rsidP="0098785D">
            <w:pPr>
              <w:spacing w:before="60" w:after="60"/>
            </w:pPr>
            <w:r>
              <w:t>Presenter</w:t>
            </w:r>
            <w:r w:rsidR="006855C5">
              <w:t xml:space="preserve"> 2</w:t>
            </w:r>
          </w:p>
          <w:p w14:paraId="4A4E8F4A" w14:textId="77777777" w:rsidR="00604DB2" w:rsidRDefault="00604DB2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2DBE705" wp14:editId="093A7C31">
                  <wp:extent cx="352425" cy="400050"/>
                  <wp:effectExtent l="0" t="0" r="9525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AB" w14:textId="51B34F2F" w:rsidR="00604DB2" w:rsidRDefault="00604DB2" w:rsidP="008B3C6A">
            <w:pPr>
              <w:spacing w:before="60" w:after="60"/>
            </w:pPr>
          </w:p>
        </w:tc>
        <w:tc>
          <w:tcPr>
            <w:tcW w:w="3263" w:type="dxa"/>
          </w:tcPr>
          <w:p w14:paraId="51146AAD" w14:textId="671C26F5" w:rsidR="00604DB2" w:rsidRDefault="00F265A1" w:rsidP="009C57A4">
            <w:pPr>
              <w:spacing w:before="60" w:after="60"/>
            </w:pPr>
            <w:r>
              <w:rPr>
                <w:bCs/>
              </w:rPr>
              <w:t>Not Applicable</w:t>
            </w:r>
          </w:p>
        </w:tc>
        <w:tc>
          <w:tcPr>
            <w:tcW w:w="900" w:type="dxa"/>
          </w:tcPr>
          <w:p w14:paraId="51146AAE" w14:textId="77777777" w:rsidR="00604DB2" w:rsidRDefault="00604DB2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51146AB9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2BDCF8D0" w14:textId="57420B31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Stack Tracing</w:t>
            </w:r>
          </w:p>
          <w:p w14:paraId="51146AB1" w14:textId="02BE0512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34D65233" wp14:editId="442962BF">
                  <wp:extent cx="1628775" cy="1219200"/>
                  <wp:effectExtent l="0" t="0" r="9525" b="0"/>
                  <wp:docPr id="89" name="Picture 89" descr="C:\Users\541660\Desktop\BAH_LYNC_Introduction to RESTwith Java Part 3_20140924_v0 16\Slide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541660\Desktop\BAH_LYNC_Introduction to RESTwith Java Part 3_20140924_v0 16\Slide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1146AB2" w14:textId="2F489FAA" w:rsidR="00604DB2" w:rsidRPr="00031A0F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24</w:t>
            </w:r>
          </w:p>
        </w:tc>
        <w:tc>
          <w:tcPr>
            <w:tcW w:w="2317" w:type="dxa"/>
          </w:tcPr>
          <w:p w14:paraId="7DBDABF7" w14:textId="3D7E06B5" w:rsidR="00604DB2" w:rsidRDefault="00604DB2" w:rsidP="0098785D">
            <w:pPr>
              <w:spacing w:before="60" w:after="60"/>
            </w:pPr>
            <w:r>
              <w:t>Presenter</w:t>
            </w:r>
            <w:r w:rsidR="006855C5">
              <w:t xml:space="preserve"> 2</w:t>
            </w:r>
          </w:p>
          <w:p w14:paraId="707B2328" w14:textId="77777777" w:rsidR="00604DB2" w:rsidRDefault="00604DB2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F009C42" wp14:editId="15776B04">
                  <wp:extent cx="352425" cy="400050"/>
                  <wp:effectExtent l="0" t="0" r="9525" b="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B5" w14:textId="6A44AF8C" w:rsidR="00604DB2" w:rsidRPr="00D23FCF" w:rsidRDefault="00604DB2" w:rsidP="008B3C6A">
            <w:pPr>
              <w:spacing w:before="60" w:after="60"/>
            </w:pPr>
          </w:p>
        </w:tc>
        <w:tc>
          <w:tcPr>
            <w:tcW w:w="3263" w:type="dxa"/>
          </w:tcPr>
          <w:p w14:paraId="51146AB7" w14:textId="72486D03" w:rsidR="00604DB2" w:rsidRPr="00AB6BDE" w:rsidRDefault="00F265A1" w:rsidP="009C57A4">
            <w:pPr>
              <w:spacing w:before="60" w:after="60"/>
            </w:pPr>
            <w:r>
              <w:rPr>
                <w:bCs/>
              </w:rPr>
              <w:t>Not Applicable</w:t>
            </w:r>
          </w:p>
        </w:tc>
        <w:tc>
          <w:tcPr>
            <w:tcW w:w="900" w:type="dxa"/>
          </w:tcPr>
          <w:p w14:paraId="51146AB8" w14:textId="77777777" w:rsidR="00604DB2" w:rsidRPr="00AB6BDE" w:rsidRDefault="00604DB2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51146AC3" w14:textId="77777777" w:rsidTr="00FF0E27">
        <w:trPr>
          <w:cantSplit/>
          <w:trHeight w:val="440"/>
        </w:trPr>
        <w:tc>
          <w:tcPr>
            <w:tcW w:w="27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4ED5222F" w14:textId="618D4A14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Poll</w:t>
            </w:r>
          </w:p>
          <w:p w14:paraId="51146ABB" w14:textId="4ADEFA54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2B5659F8" wp14:editId="64B33AAD">
                  <wp:extent cx="1628775" cy="1219200"/>
                  <wp:effectExtent l="0" t="0" r="9525" b="0"/>
                  <wp:docPr id="90" name="Picture 90" descr="C:\Users\541660\Desktop\BAH_LYNC_Introduction to RESTwith Java Part 3_20140924_v0 16\Slide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541660\Desktop\BAH_LYNC_Introduction to RESTwith Java Part 3_20140924_v0 16\Slide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tcBorders>
              <w:top w:val="single" w:sz="8" w:space="0" w:color="4F81BD"/>
              <w:bottom w:val="single" w:sz="8" w:space="0" w:color="4F81BD"/>
            </w:tcBorders>
            <w:shd w:val="clear" w:color="auto" w:fill="auto"/>
          </w:tcPr>
          <w:p w14:paraId="51146ABC" w14:textId="053B9F2B" w:rsidR="00604DB2" w:rsidRPr="00031A0F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25</w:t>
            </w:r>
          </w:p>
        </w:tc>
        <w:tc>
          <w:tcPr>
            <w:tcW w:w="2317" w:type="dxa"/>
            <w:tcBorders>
              <w:top w:val="single" w:sz="8" w:space="0" w:color="4F81BD"/>
              <w:bottom w:val="single" w:sz="8" w:space="0" w:color="4F81BD"/>
            </w:tcBorders>
          </w:tcPr>
          <w:p w14:paraId="21514688" w14:textId="40C78AAC" w:rsidR="00604DB2" w:rsidRDefault="00604DB2" w:rsidP="0098785D">
            <w:pPr>
              <w:spacing w:before="60" w:after="60"/>
            </w:pPr>
            <w:r>
              <w:t>Presenter 1</w:t>
            </w:r>
            <w:r w:rsidR="006855C5">
              <w:t xml:space="preserve"> &amp; Presenter 2</w:t>
            </w:r>
          </w:p>
          <w:p w14:paraId="460B8D39" w14:textId="55947129" w:rsidR="00604DB2" w:rsidRDefault="006855C5" w:rsidP="0098785D">
            <w:pPr>
              <w:spacing w:before="60" w:after="60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3AC62715" wp14:editId="5ED62DC3">
                  <wp:extent cx="556895" cy="318135"/>
                  <wp:effectExtent l="0" t="0" r="0" b="5715"/>
                  <wp:docPr id="110" name="Picture 110" descr="Lou and Ray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Lou and Ray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146ABF" w14:textId="486511A4" w:rsidR="00604DB2" w:rsidRDefault="00604DB2" w:rsidP="00A75D7E">
            <w:pPr>
              <w:spacing w:before="60" w:after="60"/>
            </w:pPr>
          </w:p>
        </w:tc>
        <w:tc>
          <w:tcPr>
            <w:tcW w:w="3263" w:type="dxa"/>
            <w:tcBorders>
              <w:top w:val="single" w:sz="8" w:space="0" w:color="4F81BD"/>
              <w:bottom w:val="single" w:sz="8" w:space="0" w:color="4F81BD"/>
            </w:tcBorders>
          </w:tcPr>
          <w:p w14:paraId="51146AC1" w14:textId="4B0734A9" w:rsidR="00604DB2" w:rsidRPr="00F265A1" w:rsidRDefault="00F265A1" w:rsidP="00F265A1">
            <w:pPr>
              <w:spacing w:before="60" w:after="60"/>
              <w:rPr>
                <w:bCs/>
              </w:rPr>
            </w:pPr>
            <w:r>
              <w:t>Not Applicable</w:t>
            </w:r>
          </w:p>
        </w:tc>
        <w:tc>
          <w:tcPr>
            <w:tcW w:w="900" w:type="dxa"/>
            <w:tcBorders>
              <w:top w:val="single" w:sz="8" w:space="0" w:color="4F81BD"/>
              <w:bottom w:val="single" w:sz="8" w:space="0" w:color="4F81BD"/>
            </w:tcBorders>
          </w:tcPr>
          <w:p w14:paraId="51146AC2" w14:textId="76E232C9" w:rsidR="00604DB2" w:rsidRPr="00AB6BDE" w:rsidRDefault="00604DB2" w:rsidP="00583393">
            <w:pPr>
              <w:spacing w:before="60" w:after="60"/>
              <w:jc w:val="center"/>
            </w:pPr>
            <w:r>
              <w:t>3</w:t>
            </w:r>
          </w:p>
        </w:tc>
      </w:tr>
      <w:tr w:rsidR="00604DB2" w:rsidRPr="00AB6BDE" w14:paraId="51146ACD" w14:textId="77777777" w:rsidTr="00FF0E27">
        <w:trPr>
          <w:cantSplit/>
          <w:trHeight w:val="440"/>
        </w:trPr>
        <w:tc>
          <w:tcPr>
            <w:tcW w:w="27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67364F8A" w14:textId="3E435A3D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lastRenderedPageBreak/>
              <w:t>Best Practices for Better REST APIs</w:t>
            </w:r>
          </w:p>
          <w:p w14:paraId="51146AC5" w14:textId="30A7766A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3E7A36DC" wp14:editId="491473B3">
                  <wp:extent cx="1628775" cy="1219200"/>
                  <wp:effectExtent l="0" t="0" r="9525" b="0"/>
                  <wp:docPr id="91" name="Picture 91" descr="C:\Users\541660\Desktop\BAH_LYNC_Introduction to RESTwith Java Part 3_20140924_v0 16\Slide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541660\Desktop\BAH_LYNC_Introduction to RESTwith Java Part 3_20140924_v0 16\Slide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tcBorders>
              <w:top w:val="single" w:sz="8" w:space="0" w:color="4F81BD"/>
              <w:bottom w:val="single" w:sz="8" w:space="0" w:color="4F81BD"/>
            </w:tcBorders>
            <w:shd w:val="clear" w:color="auto" w:fill="auto"/>
          </w:tcPr>
          <w:p w14:paraId="51146AC6" w14:textId="0BD0D082" w:rsidR="00604DB2" w:rsidRPr="00031A0F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 w:rsidRPr="00031A0F">
              <w:rPr>
                <w:rFonts w:cs="Arial"/>
                <w:szCs w:val="20"/>
              </w:rPr>
              <w:t>2</w:t>
            </w:r>
            <w:r>
              <w:rPr>
                <w:rFonts w:cs="Arial"/>
                <w:szCs w:val="20"/>
              </w:rPr>
              <w:t>6</w:t>
            </w:r>
          </w:p>
        </w:tc>
        <w:tc>
          <w:tcPr>
            <w:tcW w:w="2317" w:type="dxa"/>
            <w:tcBorders>
              <w:top w:val="single" w:sz="8" w:space="0" w:color="4F81BD"/>
              <w:bottom w:val="single" w:sz="8" w:space="0" w:color="4F81BD"/>
            </w:tcBorders>
          </w:tcPr>
          <w:p w14:paraId="721095FE" w14:textId="6E9F7A0A" w:rsidR="00604DB2" w:rsidRDefault="00604DB2" w:rsidP="0098785D">
            <w:pPr>
              <w:spacing w:before="60" w:after="60"/>
            </w:pPr>
            <w:r>
              <w:t>Presenter 1</w:t>
            </w:r>
          </w:p>
          <w:p w14:paraId="01573022" w14:textId="77777777" w:rsidR="00604DB2" w:rsidRDefault="00604DB2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8DE2966" wp14:editId="4DE6E581">
                  <wp:extent cx="352425" cy="400050"/>
                  <wp:effectExtent l="0" t="0" r="9525" b="0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C8" w14:textId="6862A009" w:rsidR="00604DB2" w:rsidRDefault="00604DB2" w:rsidP="00F633EA">
            <w:pPr>
              <w:spacing w:before="60" w:after="60"/>
              <w:rPr>
                <w:b/>
              </w:rPr>
            </w:pPr>
          </w:p>
          <w:p w14:paraId="51146AC9" w14:textId="77777777" w:rsidR="00604DB2" w:rsidRDefault="00604DB2" w:rsidP="00F633EA">
            <w:pPr>
              <w:spacing w:before="60" w:after="60"/>
            </w:pPr>
          </w:p>
        </w:tc>
        <w:tc>
          <w:tcPr>
            <w:tcW w:w="3263" w:type="dxa"/>
            <w:tcBorders>
              <w:top w:val="single" w:sz="8" w:space="0" w:color="4F81BD"/>
              <w:bottom w:val="single" w:sz="8" w:space="0" w:color="4F81BD"/>
            </w:tcBorders>
          </w:tcPr>
          <w:p w14:paraId="51146ACB" w14:textId="7366765F" w:rsidR="00604DB2" w:rsidRDefault="00F265A1" w:rsidP="0038161F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  <w:tcBorders>
              <w:top w:val="single" w:sz="8" w:space="0" w:color="4F81BD"/>
              <w:bottom w:val="single" w:sz="8" w:space="0" w:color="4F81BD"/>
            </w:tcBorders>
          </w:tcPr>
          <w:p w14:paraId="51146ACC" w14:textId="7B2A554D" w:rsidR="00604DB2" w:rsidRDefault="00E82D0C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51146AD7" w14:textId="77777777" w:rsidTr="00FF0E27">
        <w:trPr>
          <w:cantSplit/>
          <w:trHeight w:val="440"/>
        </w:trPr>
        <w:tc>
          <w:tcPr>
            <w:tcW w:w="27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237698ED" w14:textId="17D57C77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Top Four Best Practices</w:t>
            </w:r>
          </w:p>
          <w:p w14:paraId="51146ACF" w14:textId="4BBFE1C3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6D6C1E0C" wp14:editId="3891C859">
                  <wp:extent cx="1628775" cy="1219200"/>
                  <wp:effectExtent l="0" t="0" r="9525" b="0"/>
                  <wp:docPr id="92" name="Picture 92" descr="C:\Users\541660\Desktop\BAH_LYNC_Introduction to RESTwith Java Part 3_20140924_v0 16\Slide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541660\Desktop\BAH_LYNC_Introduction to RESTwith Java Part 3_20140924_v0 16\Slide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tcBorders>
              <w:top w:val="single" w:sz="8" w:space="0" w:color="4F81BD"/>
              <w:bottom w:val="single" w:sz="8" w:space="0" w:color="4F81BD"/>
            </w:tcBorders>
            <w:shd w:val="clear" w:color="auto" w:fill="auto"/>
          </w:tcPr>
          <w:p w14:paraId="51146AD0" w14:textId="5F2C9A2C" w:rsidR="00604DB2" w:rsidRPr="00031A0F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 w:rsidRPr="00031A0F">
              <w:rPr>
                <w:rFonts w:cs="Arial"/>
                <w:szCs w:val="20"/>
              </w:rPr>
              <w:t>2</w:t>
            </w:r>
            <w:r>
              <w:rPr>
                <w:rFonts w:cs="Arial"/>
                <w:szCs w:val="20"/>
              </w:rPr>
              <w:t>7</w:t>
            </w:r>
          </w:p>
        </w:tc>
        <w:tc>
          <w:tcPr>
            <w:tcW w:w="2317" w:type="dxa"/>
            <w:tcBorders>
              <w:top w:val="single" w:sz="8" w:space="0" w:color="4F81BD"/>
              <w:bottom w:val="single" w:sz="8" w:space="0" w:color="4F81BD"/>
            </w:tcBorders>
          </w:tcPr>
          <w:p w14:paraId="2DFF54BA" w14:textId="334C1F3C" w:rsidR="00604DB2" w:rsidRDefault="00604DB2" w:rsidP="0098785D">
            <w:pPr>
              <w:spacing w:before="60" w:after="60"/>
            </w:pPr>
            <w:r>
              <w:t>Presenter 1</w:t>
            </w:r>
          </w:p>
          <w:p w14:paraId="3762310C" w14:textId="77777777" w:rsidR="00604DB2" w:rsidRDefault="00604DB2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D006C28" wp14:editId="2442095C">
                  <wp:extent cx="352425" cy="400050"/>
                  <wp:effectExtent l="0" t="0" r="9525" b="0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D3" w14:textId="00F485BB" w:rsidR="00604DB2" w:rsidRDefault="00604DB2" w:rsidP="00A75D7E">
            <w:pPr>
              <w:spacing w:before="60" w:after="60"/>
            </w:pPr>
          </w:p>
        </w:tc>
        <w:tc>
          <w:tcPr>
            <w:tcW w:w="3263" w:type="dxa"/>
            <w:tcBorders>
              <w:top w:val="single" w:sz="8" w:space="0" w:color="4F81BD"/>
              <w:bottom w:val="single" w:sz="8" w:space="0" w:color="4F81BD"/>
            </w:tcBorders>
          </w:tcPr>
          <w:p w14:paraId="51146AD5" w14:textId="475AE91D" w:rsidR="00604DB2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  <w:tcBorders>
              <w:top w:val="single" w:sz="8" w:space="0" w:color="4F81BD"/>
              <w:bottom w:val="single" w:sz="8" w:space="0" w:color="4F81BD"/>
            </w:tcBorders>
          </w:tcPr>
          <w:p w14:paraId="51146AD6" w14:textId="52065758" w:rsidR="00604DB2" w:rsidRDefault="00E82D0C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51146AE1" w14:textId="77777777" w:rsidTr="00FF0E27">
        <w:trPr>
          <w:cantSplit/>
          <w:trHeight w:val="440"/>
        </w:trPr>
        <w:tc>
          <w:tcPr>
            <w:tcW w:w="27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1B44D11B" w14:textId="3A16B56D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Create Usable REST APIs</w:t>
            </w:r>
          </w:p>
          <w:p w14:paraId="51146AD9" w14:textId="51C38CD9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5A6EF850" wp14:editId="6195FACE">
                  <wp:extent cx="1628775" cy="1219200"/>
                  <wp:effectExtent l="0" t="0" r="9525" b="0"/>
                  <wp:docPr id="93" name="Picture 93" descr="C:\Users\541660\Desktop\BAH_LYNC_Introduction to RESTwith Java Part 3_20140924_v0 16\Slide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541660\Desktop\BAH_LYNC_Introduction to RESTwith Java Part 3_20140924_v0 16\Slide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tcBorders>
              <w:top w:val="single" w:sz="8" w:space="0" w:color="4F81BD"/>
              <w:bottom w:val="single" w:sz="8" w:space="0" w:color="4F81BD"/>
            </w:tcBorders>
            <w:shd w:val="clear" w:color="auto" w:fill="auto"/>
          </w:tcPr>
          <w:p w14:paraId="51146ADA" w14:textId="61940901" w:rsidR="00604DB2" w:rsidRPr="00031A0F" w:rsidRDefault="00604DB2" w:rsidP="00D036F0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28</w:t>
            </w:r>
          </w:p>
        </w:tc>
        <w:tc>
          <w:tcPr>
            <w:tcW w:w="2317" w:type="dxa"/>
            <w:tcBorders>
              <w:top w:val="single" w:sz="8" w:space="0" w:color="4F81BD"/>
              <w:bottom w:val="single" w:sz="8" w:space="0" w:color="4F81BD"/>
            </w:tcBorders>
          </w:tcPr>
          <w:p w14:paraId="146DC533" w14:textId="338F98DE" w:rsidR="00604DB2" w:rsidRDefault="00604DB2" w:rsidP="0098785D">
            <w:pPr>
              <w:spacing w:before="60" w:after="60"/>
            </w:pPr>
            <w:r>
              <w:t>Presenter</w:t>
            </w:r>
            <w:r w:rsidR="006855C5">
              <w:t xml:space="preserve"> 2</w:t>
            </w:r>
          </w:p>
          <w:p w14:paraId="5232E089" w14:textId="77777777" w:rsidR="00604DB2" w:rsidRDefault="00604DB2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4DCCBA7" wp14:editId="257D7E04">
                  <wp:extent cx="352425" cy="400050"/>
                  <wp:effectExtent l="0" t="0" r="9525" b="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DD" w14:textId="3FBB180C" w:rsidR="00604DB2" w:rsidRDefault="00604DB2" w:rsidP="00A75D7E">
            <w:pPr>
              <w:spacing w:before="60" w:after="60"/>
            </w:pPr>
          </w:p>
        </w:tc>
        <w:tc>
          <w:tcPr>
            <w:tcW w:w="3263" w:type="dxa"/>
            <w:tcBorders>
              <w:top w:val="single" w:sz="8" w:space="0" w:color="4F81BD"/>
              <w:bottom w:val="single" w:sz="8" w:space="0" w:color="4F81BD"/>
            </w:tcBorders>
          </w:tcPr>
          <w:p w14:paraId="51146ADF" w14:textId="7791420A" w:rsidR="00604DB2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  <w:tcBorders>
              <w:top w:val="single" w:sz="8" w:space="0" w:color="4F81BD"/>
              <w:bottom w:val="single" w:sz="8" w:space="0" w:color="4F81BD"/>
            </w:tcBorders>
          </w:tcPr>
          <w:p w14:paraId="51146AE0" w14:textId="7F7B6C4A" w:rsidR="00604DB2" w:rsidRDefault="00E82D0C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51146AEC" w14:textId="77777777" w:rsidTr="00FF0E27">
        <w:trPr>
          <w:cantSplit/>
          <w:trHeight w:val="440"/>
        </w:trPr>
        <w:tc>
          <w:tcPr>
            <w:tcW w:w="27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55FF3CC5" w14:textId="3BCB2689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Follow Suggested Requirements</w:t>
            </w:r>
          </w:p>
          <w:p w14:paraId="51146AE3" w14:textId="0F6B4BB5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61D2E79E" wp14:editId="66E2372B">
                  <wp:extent cx="1628775" cy="1219200"/>
                  <wp:effectExtent l="0" t="0" r="9525" b="0"/>
                  <wp:docPr id="94" name="Picture 94" descr="C:\Users\541660\Desktop\BAH_LYNC_Introduction to RESTwith Java Part 3_20140924_v0 16\Slide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541660\Desktop\BAH_LYNC_Introduction to RESTwith Java Part 3_20140924_v0 16\Slide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tcBorders>
              <w:top w:val="single" w:sz="8" w:space="0" w:color="4F81BD"/>
              <w:bottom w:val="single" w:sz="8" w:space="0" w:color="4F81BD"/>
            </w:tcBorders>
            <w:shd w:val="clear" w:color="auto" w:fill="auto"/>
          </w:tcPr>
          <w:p w14:paraId="51146AE4" w14:textId="7DE3F415" w:rsidR="00604DB2" w:rsidRPr="00031A0F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29</w:t>
            </w:r>
          </w:p>
        </w:tc>
        <w:tc>
          <w:tcPr>
            <w:tcW w:w="2317" w:type="dxa"/>
            <w:tcBorders>
              <w:top w:val="single" w:sz="8" w:space="0" w:color="4F81BD"/>
              <w:bottom w:val="single" w:sz="8" w:space="0" w:color="4F81BD"/>
            </w:tcBorders>
          </w:tcPr>
          <w:p w14:paraId="7FC3BCAF" w14:textId="4927B4C3" w:rsidR="00604DB2" w:rsidRDefault="00604DB2" w:rsidP="00BC066A">
            <w:pPr>
              <w:spacing w:before="60" w:after="60"/>
            </w:pPr>
            <w:r>
              <w:t>Presenter</w:t>
            </w:r>
            <w:r w:rsidR="006855C5">
              <w:t xml:space="preserve"> 1</w:t>
            </w:r>
          </w:p>
          <w:p w14:paraId="51146AE7" w14:textId="378719D4" w:rsidR="00604DB2" w:rsidRDefault="006855C5" w:rsidP="00BC066A">
            <w:pPr>
              <w:spacing w:before="60" w:after="60"/>
            </w:pPr>
            <w:r>
              <w:rPr>
                <w:noProof/>
              </w:rPr>
              <w:drawing>
                <wp:inline distT="0" distB="0" distL="0" distR="0" wp14:anchorId="54F6B86D" wp14:editId="180E0258">
                  <wp:extent cx="352425" cy="400050"/>
                  <wp:effectExtent l="0" t="0" r="9525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  <w:tcBorders>
              <w:top w:val="single" w:sz="8" w:space="0" w:color="4F81BD"/>
              <w:bottom w:val="single" w:sz="8" w:space="0" w:color="4F81BD"/>
            </w:tcBorders>
          </w:tcPr>
          <w:p w14:paraId="51146AEA" w14:textId="6F54A37A" w:rsidR="00604DB2" w:rsidRPr="00AB6BDE" w:rsidRDefault="00F265A1" w:rsidP="00583393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  <w:tcBorders>
              <w:top w:val="single" w:sz="8" w:space="0" w:color="4F81BD"/>
              <w:bottom w:val="single" w:sz="8" w:space="0" w:color="4F81BD"/>
            </w:tcBorders>
          </w:tcPr>
          <w:p w14:paraId="51146AEB" w14:textId="1F5453A5" w:rsidR="00604DB2" w:rsidRPr="00AB6BDE" w:rsidRDefault="00604DB2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51146AF6" w14:textId="77777777" w:rsidTr="00FF0E27">
        <w:trPr>
          <w:cantSplit/>
          <w:trHeight w:val="440"/>
        </w:trPr>
        <w:tc>
          <w:tcPr>
            <w:tcW w:w="27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2244257D" w14:textId="2B5EF1DF" w:rsidR="00604DB2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lastRenderedPageBreak/>
              <w:t>Use Version Numbers in REST APIs</w:t>
            </w:r>
          </w:p>
          <w:p w14:paraId="51146AEE" w14:textId="26BBFA1A" w:rsidR="00604DB2" w:rsidRPr="00031A0F" w:rsidRDefault="00604DB2" w:rsidP="00583393">
            <w:pPr>
              <w:spacing w:before="60" w:after="60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218A3474" wp14:editId="740CB656">
                  <wp:extent cx="1628775" cy="1219200"/>
                  <wp:effectExtent l="0" t="0" r="9525" b="0"/>
                  <wp:docPr id="95" name="Picture 95" descr="C:\Users\541660\Desktop\BAH_LYNC_Introduction to RESTwith Java Part 3_20140924_v0 16\Slide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541660\Desktop\BAH_LYNC_Introduction to RESTwith Java Part 3_20140924_v0 16\Slide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tcBorders>
              <w:top w:val="single" w:sz="8" w:space="0" w:color="4F81BD"/>
              <w:bottom w:val="single" w:sz="8" w:space="0" w:color="4F81BD"/>
            </w:tcBorders>
            <w:shd w:val="clear" w:color="auto" w:fill="auto"/>
          </w:tcPr>
          <w:p w14:paraId="51146AEF" w14:textId="03A6EDB7" w:rsidR="00604DB2" w:rsidRPr="00031A0F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30</w:t>
            </w:r>
          </w:p>
        </w:tc>
        <w:tc>
          <w:tcPr>
            <w:tcW w:w="2317" w:type="dxa"/>
            <w:tcBorders>
              <w:top w:val="single" w:sz="8" w:space="0" w:color="4F81BD"/>
              <w:bottom w:val="single" w:sz="8" w:space="0" w:color="4F81BD"/>
            </w:tcBorders>
          </w:tcPr>
          <w:p w14:paraId="55995C2B" w14:textId="454D9313" w:rsidR="00604DB2" w:rsidRDefault="00604DB2" w:rsidP="0098785D">
            <w:pPr>
              <w:spacing w:before="60" w:after="60"/>
            </w:pPr>
            <w:r>
              <w:t>Presenter</w:t>
            </w:r>
            <w:r w:rsidR="006855C5">
              <w:t xml:space="preserve"> 2</w:t>
            </w:r>
          </w:p>
          <w:p w14:paraId="7771D338" w14:textId="77777777" w:rsidR="00604DB2" w:rsidRDefault="00604DB2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4C0FB96" wp14:editId="5A80873A">
                  <wp:extent cx="352425" cy="400050"/>
                  <wp:effectExtent l="0" t="0" r="9525" b="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46AF1" w14:textId="2DC591E2" w:rsidR="00604DB2" w:rsidRDefault="00604DB2" w:rsidP="00F633EA">
            <w:pPr>
              <w:spacing w:before="60" w:after="60"/>
              <w:rPr>
                <w:b/>
              </w:rPr>
            </w:pPr>
          </w:p>
          <w:p w14:paraId="51146AF2" w14:textId="77777777" w:rsidR="00604DB2" w:rsidRDefault="00604DB2" w:rsidP="00F633EA">
            <w:pPr>
              <w:spacing w:before="60" w:after="60"/>
            </w:pPr>
          </w:p>
        </w:tc>
        <w:tc>
          <w:tcPr>
            <w:tcW w:w="3263" w:type="dxa"/>
            <w:tcBorders>
              <w:top w:val="single" w:sz="8" w:space="0" w:color="4F81BD"/>
              <w:bottom w:val="single" w:sz="8" w:space="0" w:color="4F81BD"/>
            </w:tcBorders>
          </w:tcPr>
          <w:p w14:paraId="51146AF4" w14:textId="1B977943" w:rsidR="00604DB2" w:rsidRPr="00AB6BDE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  <w:tcBorders>
              <w:top w:val="single" w:sz="8" w:space="0" w:color="4F81BD"/>
              <w:bottom w:val="single" w:sz="8" w:space="0" w:color="4F81BD"/>
            </w:tcBorders>
          </w:tcPr>
          <w:p w14:paraId="51146AF5" w14:textId="77777777" w:rsidR="00604DB2" w:rsidRPr="00AB6BDE" w:rsidRDefault="00604DB2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1ED35CF8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147690D6" w14:textId="239F2FF8" w:rsidR="00604DB2" w:rsidRDefault="00604DB2" w:rsidP="005833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t>Limit Fields Returned by REST APIs</w:t>
            </w:r>
          </w:p>
          <w:p w14:paraId="2566B1DD" w14:textId="5FB3DFA1" w:rsidR="00604DB2" w:rsidRDefault="00604DB2" w:rsidP="005833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780A8038" wp14:editId="40F70627">
                  <wp:extent cx="1628775" cy="1219200"/>
                  <wp:effectExtent l="0" t="0" r="9525" b="0"/>
                  <wp:docPr id="96" name="Picture 96" descr="C:\Users\541660\Desktop\BAH_LYNC_Introduction to RESTwith Java Part 3_20140924_v0 16\Slide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541660\Desktop\BAH_LYNC_Introduction to RESTwith Java Part 3_20140924_v0 16\Slide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6FC2438C" w14:textId="02587F55" w:rsidR="00604DB2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31</w:t>
            </w:r>
          </w:p>
        </w:tc>
        <w:tc>
          <w:tcPr>
            <w:tcW w:w="2317" w:type="dxa"/>
          </w:tcPr>
          <w:p w14:paraId="18E39D2F" w14:textId="5A3607E2" w:rsidR="00604DB2" w:rsidRDefault="00604DB2" w:rsidP="00BC066A">
            <w:pPr>
              <w:spacing w:before="60" w:after="60"/>
            </w:pPr>
            <w:r>
              <w:t xml:space="preserve">Presenter </w:t>
            </w:r>
            <w:r w:rsidR="006855C5">
              <w:t>1</w:t>
            </w:r>
          </w:p>
          <w:p w14:paraId="0AA65104" w14:textId="11774D0F" w:rsidR="00604DB2" w:rsidRDefault="006855C5" w:rsidP="00BC066A">
            <w:pPr>
              <w:spacing w:before="60" w:after="60"/>
            </w:pPr>
            <w:r>
              <w:rPr>
                <w:noProof/>
              </w:rPr>
              <w:drawing>
                <wp:inline distT="0" distB="0" distL="0" distR="0" wp14:anchorId="28D3E03D" wp14:editId="634E48F1">
                  <wp:extent cx="352425" cy="400050"/>
                  <wp:effectExtent l="0" t="0" r="9525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297EC35F" w14:textId="18E7E048" w:rsidR="00604DB2" w:rsidRPr="00AB6BDE" w:rsidRDefault="00F265A1" w:rsidP="00E21D93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7F19E0D6" w14:textId="4EBC4FEA" w:rsidR="00604DB2" w:rsidRDefault="00E82D0C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1E065EBC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12971F0C" w14:textId="4A8ED6FE" w:rsidR="00604DB2" w:rsidRDefault="00604DB2" w:rsidP="005833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t>Post-Course Homework Exercise</w:t>
            </w:r>
          </w:p>
          <w:p w14:paraId="1738D777" w14:textId="440330A0" w:rsidR="00604DB2" w:rsidRDefault="00604DB2" w:rsidP="005833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3C07C7AB" wp14:editId="4E26DD43">
                  <wp:extent cx="1628775" cy="1219200"/>
                  <wp:effectExtent l="0" t="0" r="9525" b="0"/>
                  <wp:docPr id="97" name="Picture 97" descr="C:\Users\541660\Desktop\BAH_LYNC_Introduction to RESTwith Java Part 3_20140924_v0 16\Slide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541660\Desktop\BAH_LYNC_Introduction to RESTwith Java Part 3_20140924_v0 16\Slide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7AAE9D7C" w14:textId="288D17DB" w:rsidR="00604DB2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32</w:t>
            </w:r>
          </w:p>
        </w:tc>
        <w:tc>
          <w:tcPr>
            <w:tcW w:w="2317" w:type="dxa"/>
          </w:tcPr>
          <w:p w14:paraId="75B14E60" w14:textId="2DB6258A" w:rsidR="00604DB2" w:rsidRDefault="00604DB2" w:rsidP="0098785D">
            <w:pPr>
              <w:spacing w:before="60" w:after="60"/>
            </w:pPr>
            <w:r>
              <w:t>Presenter 1</w:t>
            </w:r>
          </w:p>
          <w:p w14:paraId="2E18C25F" w14:textId="77777777" w:rsidR="00604DB2" w:rsidRDefault="00604DB2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6E575FB" wp14:editId="2BEBCBE4">
                  <wp:extent cx="352425" cy="400050"/>
                  <wp:effectExtent l="0" t="0" r="9525" b="0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DC932A" w14:textId="66D73435" w:rsidR="00604DB2" w:rsidRDefault="00604DB2" w:rsidP="00A75D7E">
            <w:pPr>
              <w:spacing w:before="60" w:after="60"/>
            </w:pPr>
          </w:p>
        </w:tc>
        <w:tc>
          <w:tcPr>
            <w:tcW w:w="3263" w:type="dxa"/>
          </w:tcPr>
          <w:p w14:paraId="04066224" w14:textId="4D3A4691" w:rsidR="00604DB2" w:rsidRPr="00AB6BDE" w:rsidRDefault="00F265A1" w:rsidP="00BC066A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03EFB52E" w14:textId="6200E399" w:rsidR="00604DB2" w:rsidRDefault="00604DB2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4E5B70A5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496D496F" w14:textId="00A702F7" w:rsidR="00604DB2" w:rsidRDefault="00604DB2" w:rsidP="005833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t>Summary</w:t>
            </w:r>
          </w:p>
          <w:p w14:paraId="5EDACADA" w14:textId="65015A30" w:rsidR="00604DB2" w:rsidRDefault="00604DB2" w:rsidP="005833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253194FE" wp14:editId="0B3E02E2">
                  <wp:extent cx="1628775" cy="1219200"/>
                  <wp:effectExtent l="0" t="0" r="9525" b="0"/>
                  <wp:docPr id="98" name="Picture 98" descr="C:\Users\541660\Desktop\BAH_LYNC_Introduction to RESTwith Java Part 3_20140924_v0 16\Slide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541660\Desktop\BAH_LYNC_Introduction to RESTwith Java Part 3_20140924_v0 16\Slide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0AA4F3C7" w14:textId="683112C1" w:rsidR="00604DB2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33</w:t>
            </w:r>
          </w:p>
        </w:tc>
        <w:tc>
          <w:tcPr>
            <w:tcW w:w="2317" w:type="dxa"/>
          </w:tcPr>
          <w:p w14:paraId="29EB3C4A" w14:textId="4D513C03" w:rsidR="00604DB2" w:rsidRDefault="00604DB2" w:rsidP="0098785D">
            <w:pPr>
              <w:spacing w:before="60" w:after="60"/>
            </w:pPr>
            <w:r>
              <w:t>Presenter 1</w:t>
            </w:r>
            <w:r w:rsidR="006855C5">
              <w:t xml:space="preserve"> &amp; Presenter 2</w:t>
            </w:r>
          </w:p>
          <w:p w14:paraId="4074B155" w14:textId="4A2B1403" w:rsidR="00604DB2" w:rsidRDefault="006855C5" w:rsidP="0098785D">
            <w:pPr>
              <w:spacing w:before="60" w:after="60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71ABA53B" wp14:editId="60EEC915">
                  <wp:extent cx="556895" cy="318135"/>
                  <wp:effectExtent l="0" t="0" r="0" b="5715"/>
                  <wp:docPr id="118" name="Picture 118" descr="Lou and Ray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Lou and Ray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28BFF4" w14:textId="614673D9" w:rsidR="00604DB2" w:rsidRDefault="00604DB2" w:rsidP="00A75D7E">
            <w:pPr>
              <w:spacing w:before="60" w:after="60"/>
            </w:pPr>
          </w:p>
        </w:tc>
        <w:tc>
          <w:tcPr>
            <w:tcW w:w="3263" w:type="dxa"/>
          </w:tcPr>
          <w:p w14:paraId="3758E95B" w14:textId="7C1CE7DA" w:rsidR="00604DB2" w:rsidRPr="00AB6BDE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68FD0952" w14:textId="567DBE36" w:rsidR="00604DB2" w:rsidRDefault="00604DB2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44699884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7FEDC537" w14:textId="5FB3D0C1" w:rsidR="00604DB2" w:rsidRDefault="00604DB2" w:rsidP="00E21D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lastRenderedPageBreak/>
              <w:t>Ask the Presenter</w:t>
            </w:r>
          </w:p>
          <w:p w14:paraId="02B79A7F" w14:textId="56C03DCE" w:rsidR="00604DB2" w:rsidRDefault="00604DB2" w:rsidP="00E21D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0B0E07D2" wp14:editId="1F2B2F3F">
                  <wp:extent cx="1628775" cy="1219200"/>
                  <wp:effectExtent l="0" t="0" r="9525" b="0"/>
                  <wp:docPr id="99" name="Picture 99" descr="C:\Users\541660\Desktop\BAH_LYNC_Introduction to RESTwith Java Part 3_20140924_v0 16\Slide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541660\Desktop\BAH_LYNC_Introduction to RESTwith Java Part 3_20140924_v0 16\Slide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58AEA658" w14:textId="6F6F7F70" w:rsidR="00604DB2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34</w:t>
            </w:r>
          </w:p>
        </w:tc>
        <w:tc>
          <w:tcPr>
            <w:tcW w:w="2317" w:type="dxa"/>
          </w:tcPr>
          <w:p w14:paraId="060CCE80" w14:textId="0A4D48F2" w:rsidR="00604DB2" w:rsidRDefault="00604DB2" w:rsidP="0098785D">
            <w:pPr>
              <w:spacing w:before="60" w:after="60"/>
            </w:pPr>
            <w:r>
              <w:t>Presenter 1</w:t>
            </w:r>
          </w:p>
          <w:p w14:paraId="345AAED6" w14:textId="77777777" w:rsidR="00604DB2" w:rsidRDefault="00604DB2" w:rsidP="0098785D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5F21346" wp14:editId="02DA1B82">
                  <wp:extent cx="352425" cy="400050"/>
                  <wp:effectExtent l="0" t="0" r="9525" b="0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305E41" w14:textId="77777777" w:rsidR="00604DB2" w:rsidRDefault="00604DB2" w:rsidP="008117BE">
            <w:pPr>
              <w:spacing w:before="60" w:after="60"/>
            </w:pPr>
          </w:p>
        </w:tc>
        <w:tc>
          <w:tcPr>
            <w:tcW w:w="3263" w:type="dxa"/>
          </w:tcPr>
          <w:p w14:paraId="3D9CBDC1" w14:textId="6E7C071E" w:rsidR="00604DB2" w:rsidRPr="00AB6BDE" w:rsidRDefault="00F265A1" w:rsidP="00F265A1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41285C4C" w14:textId="2952A4AB" w:rsidR="00604DB2" w:rsidRDefault="00604DB2" w:rsidP="00583393">
            <w:pPr>
              <w:spacing w:before="60" w:after="60"/>
              <w:jc w:val="center"/>
            </w:pPr>
            <w:r>
              <w:t>1</w:t>
            </w:r>
            <w:r w:rsidR="00E82D0C">
              <w:t>0</w:t>
            </w:r>
          </w:p>
        </w:tc>
      </w:tr>
      <w:tr w:rsidR="00604DB2" w:rsidRPr="00AB6BDE" w14:paraId="6EF88E1F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54555BA2" w14:textId="114629EB" w:rsidR="00604DB2" w:rsidRDefault="00604DB2" w:rsidP="00E21D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t>Download</w:t>
            </w: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6687FC0E" wp14:editId="0901BC15">
                  <wp:extent cx="1628775" cy="1219200"/>
                  <wp:effectExtent l="0" t="0" r="9525" b="0"/>
                  <wp:docPr id="100" name="Picture 100" descr="C:\Users\541660\Desktop\BAH_LYNC_Introduction to RESTwith Java Part 3_20140924_v0 16\Slide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541660\Desktop\BAH_LYNC_Introduction to RESTwith Java Part 3_20140924_v0 16\Slide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69A93A07" w14:textId="3878E5DF" w:rsidR="00604DB2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35</w:t>
            </w:r>
          </w:p>
        </w:tc>
        <w:tc>
          <w:tcPr>
            <w:tcW w:w="2317" w:type="dxa"/>
          </w:tcPr>
          <w:p w14:paraId="4627E368" w14:textId="1F02FE61" w:rsidR="00604DB2" w:rsidRDefault="00604DB2" w:rsidP="00BC066A">
            <w:pPr>
              <w:spacing w:before="60" w:after="60"/>
            </w:pPr>
            <w:r>
              <w:t>Presenter 1</w:t>
            </w:r>
          </w:p>
          <w:p w14:paraId="034BD863" w14:textId="77777777" w:rsidR="00604DB2" w:rsidRDefault="00604DB2" w:rsidP="00BC066A">
            <w:pPr>
              <w:spacing w:before="60" w:after="60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FB90C02" wp14:editId="490E6B7D">
                  <wp:extent cx="352425" cy="400050"/>
                  <wp:effectExtent l="0" t="0" r="9525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241921" w14:textId="77777777" w:rsidR="00604DB2" w:rsidRDefault="00604DB2" w:rsidP="0098785D">
            <w:pPr>
              <w:spacing w:before="60" w:after="60"/>
            </w:pPr>
          </w:p>
        </w:tc>
        <w:tc>
          <w:tcPr>
            <w:tcW w:w="3263" w:type="dxa"/>
          </w:tcPr>
          <w:p w14:paraId="2FE4C0C2" w14:textId="658AEAA1" w:rsidR="00604DB2" w:rsidRPr="00AB6BDE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75C3AE09" w14:textId="7808CEBB" w:rsidR="00604DB2" w:rsidRDefault="00E82D0C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24C4FB47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50D55D3E" w14:textId="2466EE90" w:rsidR="00604DB2" w:rsidRDefault="00604DB2" w:rsidP="00E21D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t>Thank You</w:t>
            </w:r>
          </w:p>
          <w:p w14:paraId="31BE046C" w14:textId="5DA64DDE" w:rsidR="00604DB2" w:rsidRDefault="00604DB2" w:rsidP="00E21D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3E09F887" wp14:editId="5B977D14">
                  <wp:extent cx="1628775" cy="1219200"/>
                  <wp:effectExtent l="0" t="0" r="9525" b="0"/>
                  <wp:docPr id="102" name="Picture 102" descr="C:\Users\541660\Desktop\BAH_LYNC_Introduction to RESTwith Java Part 3_20140924_v0 16\Slide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541660\Desktop\BAH_LYNC_Introduction to RESTwith Java Part 3_20140924_v0 16\Slide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61BC714F" w14:textId="512114F2" w:rsidR="00604DB2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36</w:t>
            </w:r>
          </w:p>
        </w:tc>
        <w:tc>
          <w:tcPr>
            <w:tcW w:w="2317" w:type="dxa"/>
          </w:tcPr>
          <w:p w14:paraId="4BFFC9E4" w14:textId="77777777" w:rsidR="006855C5" w:rsidRDefault="006855C5" w:rsidP="006855C5">
            <w:pPr>
              <w:spacing w:before="60" w:after="60"/>
            </w:pPr>
            <w:r>
              <w:t>Presenter 1</w:t>
            </w:r>
          </w:p>
          <w:p w14:paraId="1553C7E2" w14:textId="38688AB9" w:rsidR="00604DB2" w:rsidRDefault="006855C5" w:rsidP="00BC066A">
            <w:pPr>
              <w:spacing w:before="60" w:after="60"/>
            </w:pPr>
            <w:r>
              <w:rPr>
                <w:noProof/>
              </w:rPr>
              <w:drawing>
                <wp:inline distT="0" distB="0" distL="0" distR="0" wp14:anchorId="1D9EA4CA" wp14:editId="6A249B18">
                  <wp:extent cx="352425" cy="400050"/>
                  <wp:effectExtent l="0" t="0" r="9525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4A27D6F5" w14:textId="5515E190" w:rsidR="00604DB2" w:rsidRPr="00AB6BDE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756E5522" w14:textId="0F84E318" w:rsidR="00604DB2" w:rsidRDefault="00E82D0C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:rsidRPr="00AB6BDE" w14:paraId="48DC93DB" w14:textId="77777777" w:rsidTr="00FF0E27">
        <w:trPr>
          <w:cantSplit/>
          <w:trHeight w:val="440"/>
        </w:trPr>
        <w:tc>
          <w:tcPr>
            <w:tcW w:w="2790" w:type="dxa"/>
            <w:shd w:val="clear" w:color="auto" w:fill="auto"/>
          </w:tcPr>
          <w:p w14:paraId="19BC748F" w14:textId="5C913CE9" w:rsidR="00604DB2" w:rsidRDefault="00604DB2" w:rsidP="00E21D93">
            <w:pPr>
              <w:spacing w:before="60" w:after="60"/>
              <w:rPr>
                <w:rFonts w:cs="Arial"/>
                <w:bCs/>
                <w:noProof/>
                <w:szCs w:val="20"/>
              </w:rPr>
            </w:pPr>
            <w:r>
              <w:rPr>
                <w:rFonts w:cs="Arial"/>
                <w:bCs/>
                <w:noProof/>
                <w:szCs w:val="20"/>
              </w:rPr>
              <w:t>TMS Self-Certification</w:t>
            </w:r>
            <w:r>
              <w:rPr>
                <w:rFonts w:cs="Arial"/>
                <w:bCs/>
                <w:noProof/>
                <w:szCs w:val="20"/>
              </w:rPr>
              <w:drawing>
                <wp:inline distT="0" distB="0" distL="0" distR="0" wp14:anchorId="58E40450" wp14:editId="27F0D111">
                  <wp:extent cx="1628775" cy="1219200"/>
                  <wp:effectExtent l="0" t="0" r="9525" b="0"/>
                  <wp:docPr id="103" name="Picture 103" descr="C:\Users\541660\Desktop\BAH_LYNC_Introduction to RESTwith Java Part 3_20140924_v0 16\Slide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541660\Desktop\BAH_LYNC_Introduction to RESTwith Java Part 3_20140924_v0 16\Slide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shd w:val="clear" w:color="auto" w:fill="auto"/>
          </w:tcPr>
          <w:p w14:paraId="6DD0517C" w14:textId="7D2D6053" w:rsidR="00604DB2" w:rsidRDefault="00604DB2" w:rsidP="00583393">
            <w:pPr>
              <w:spacing w:before="60" w:after="6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37</w:t>
            </w:r>
          </w:p>
        </w:tc>
        <w:tc>
          <w:tcPr>
            <w:tcW w:w="2317" w:type="dxa"/>
          </w:tcPr>
          <w:p w14:paraId="2EF10D31" w14:textId="77777777" w:rsidR="006855C5" w:rsidRDefault="006855C5" w:rsidP="006855C5">
            <w:pPr>
              <w:spacing w:before="60" w:after="60"/>
            </w:pPr>
            <w:r>
              <w:t>Presenter 1</w:t>
            </w:r>
          </w:p>
          <w:p w14:paraId="6BD30372" w14:textId="195ECD06" w:rsidR="00604DB2" w:rsidRDefault="006855C5" w:rsidP="00BC066A">
            <w:pPr>
              <w:spacing w:before="60" w:after="60"/>
            </w:pPr>
            <w:r>
              <w:rPr>
                <w:noProof/>
              </w:rPr>
              <w:drawing>
                <wp:inline distT="0" distB="0" distL="0" distR="0" wp14:anchorId="64EC28D5" wp14:editId="52E7626C">
                  <wp:extent cx="352425" cy="400050"/>
                  <wp:effectExtent l="0" t="0" r="9525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3" w:type="dxa"/>
          </w:tcPr>
          <w:p w14:paraId="193820EE" w14:textId="6A2FE670" w:rsidR="00604DB2" w:rsidRPr="00AB6BDE" w:rsidRDefault="00F265A1" w:rsidP="009C57A4">
            <w:pPr>
              <w:spacing w:before="60" w:after="60"/>
            </w:pPr>
            <w:r>
              <w:t>Not Applicable</w:t>
            </w:r>
          </w:p>
        </w:tc>
        <w:tc>
          <w:tcPr>
            <w:tcW w:w="900" w:type="dxa"/>
          </w:tcPr>
          <w:p w14:paraId="19540F53" w14:textId="7509AED4" w:rsidR="00604DB2" w:rsidRDefault="00E82D0C" w:rsidP="00583393">
            <w:pPr>
              <w:spacing w:before="60" w:after="60"/>
              <w:jc w:val="center"/>
            </w:pPr>
            <w:r>
              <w:t>1</w:t>
            </w:r>
          </w:p>
        </w:tc>
      </w:tr>
      <w:tr w:rsidR="00604DB2" w14:paraId="51146C69" w14:textId="77777777" w:rsidTr="00FF0E27">
        <w:trPr>
          <w:cantSplit/>
          <w:trHeight w:val="440"/>
        </w:trPr>
        <w:tc>
          <w:tcPr>
            <w:tcW w:w="2790" w:type="dxa"/>
            <w:tcBorders>
              <w:top w:val="single" w:sz="8" w:space="0" w:color="4F81BD"/>
              <w:left w:val="single" w:sz="8" w:space="0" w:color="4F81BD"/>
              <w:bottom w:val="single" w:sz="4" w:space="0" w:color="4F81BD"/>
              <w:right w:val="nil"/>
            </w:tcBorders>
            <w:shd w:val="clear" w:color="auto" w:fill="A6A6A6"/>
          </w:tcPr>
          <w:p w14:paraId="51146C64" w14:textId="77777777" w:rsidR="00604DB2" w:rsidRPr="00031A0F" w:rsidRDefault="00604DB2" w:rsidP="00583393">
            <w:pPr>
              <w:spacing w:before="60" w:after="60"/>
              <w:rPr>
                <w:rFonts w:cs="Arial"/>
                <w:b/>
                <w:bCs/>
              </w:rPr>
            </w:pPr>
            <w:r w:rsidRPr="00031A0F">
              <w:rPr>
                <w:rFonts w:cs="Arial"/>
                <w:b/>
                <w:bCs/>
              </w:rPr>
              <w:t>TOTAL</w:t>
            </w:r>
          </w:p>
        </w:tc>
        <w:tc>
          <w:tcPr>
            <w:tcW w:w="720" w:type="dxa"/>
            <w:tcBorders>
              <w:top w:val="single" w:sz="8" w:space="0" w:color="4F81BD"/>
              <w:left w:val="nil"/>
              <w:bottom w:val="single" w:sz="4" w:space="0" w:color="4F81BD"/>
              <w:right w:val="nil"/>
            </w:tcBorders>
            <w:shd w:val="clear" w:color="auto" w:fill="A6A6A6"/>
          </w:tcPr>
          <w:p w14:paraId="51146C65" w14:textId="4FB8441B" w:rsidR="00604DB2" w:rsidRDefault="00604DB2" w:rsidP="00583393">
            <w:pPr>
              <w:spacing w:before="60" w:after="60"/>
              <w:jc w:val="center"/>
              <w:rPr>
                <w:rFonts w:ascii="Tahoma" w:hAnsi="Tahoma" w:cs="Tahoma"/>
              </w:rPr>
            </w:pPr>
          </w:p>
        </w:tc>
        <w:tc>
          <w:tcPr>
            <w:tcW w:w="2317" w:type="dxa"/>
            <w:tcBorders>
              <w:top w:val="single" w:sz="8" w:space="0" w:color="4F81BD"/>
              <w:left w:val="nil"/>
              <w:bottom w:val="single" w:sz="4" w:space="0" w:color="4F81BD"/>
              <w:right w:val="nil"/>
            </w:tcBorders>
            <w:shd w:val="clear" w:color="auto" w:fill="A6A6A6"/>
          </w:tcPr>
          <w:p w14:paraId="51146C66" w14:textId="77777777" w:rsidR="00604DB2" w:rsidRPr="00AB6BDE" w:rsidRDefault="00604DB2" w:rsidP="00583393">
            <w:pPr>
              <w:spacing w:before="60" w:after="60"/>
              <w:jc w:val="center"/>
              <w:rPr>
                <w:rFonts w:ascii="Tahoma" w:hAnsi="Tahoma" w:cs="Tahoma"/>
              </w:rPr>
            </w:pPr>
          </w:p>
        </w:tc>
        <w:tc>
          <w:tcPr>
            <w:tcW w:w="3263" w:type="dxa"/>
            <w:tcBorders>
              <w:top w:val="single" w:sz="8" w:space="0" w:color="4F81BD"/>
              <w:left w:val="nil"/>
              <w:bottom w:val="single" w:sz="4" w:space="0" w:color="4F81BD"/>
              <w:right w:val="nil"/>
            </w:tcBorders>
            <w:shd w:val="clear" w:color="auto" w:fill="A6A6A6"/>
          </w:tcPr>
          <w:p w14:paraId="51146C67" w14:textId="77777777" w:rsidR="00604DB2" w:rsidRPr="00AB6BDE" w:rsidRDefault="00604DB2" w:rsidP="00583393">
            <w:pPr>
              <w:spacing w:before="60" w:after="60"/>
              <w:jc w:val="center"/>
              <w:rPr>
                <w:rFonts w:ascii="Tahoma" w:hAnsi="Tahoma" w:cs="Tahoma"/>
              </w:rPr>
            </w:pPr>
          </w:p>
        </w:tc>
        <w:tc>
          <w:tcPr>
            <w:tcW w:w="900" w:type="dxa"/>
            <w:tcBorders>
              <w:top w:val="single" w:sz="8" w:space="0" w:color="4F81BD"/>
              <w:left w:val="nil"/>
              <w:bottom w:val="single" w:sz="4" w:space="0" w:color="4F81BD"/>
              <w:right w:val="nil"/>
            </w:tcBorders>
            <w:shd w:val="clear" w:color="auto" w:fill="A6A6A6"/>
          </w:tcPr>
          <w:p w14:paraId="51146C68" w14:textId="5D101774" w:rsidR="00604DB2" w:rsidRPr="00F31975" w:rsidRDefault="00604DB2" w:rsidP="00583393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</w:tr>
      <w:bookmarkEnd w:id="0"/>
    </w:tbl>
    <w:p w14:paraId="3FEBBBB9" w14:textId="77777777" w:rsidR="00552E49" w:rsidRDefault="00552E49">
      <w:r>
        <w:rPr>
          <w:b/>
          <w:bCs/>
        </w:rPr>
        <w:br w:type="page"/>
      </w:r>
    </w:p>
    <w:p w14:paraId="51146C6F" w14:textId="479F28C4" w:rsidR="00420969" w:rsidRPr="00926E08" w:rsidRDefault="00420969" w:rsidP="00A4071D">
      <w:pPr>
        <w:pStyle w:val="Heading1"/>
        <w:jc w:val="left"/>
      </w:pPr>
      <w:r w:rsidRPr="00926E08">
        <w:lastRenderedPageBreak/>
        <w:t>Appendix</w:t>
      </w:r>
    </w:p>
    <w:p w14:paraId="51146C70" w14:textId="79145F56" w:rsidR="00083E3E" w:rsidRPr="00926E08" w:rsidRDefault="004121AD" w:rsidP="00926E08">
      <w:pPr>
        <w:pStyle w:val="Heading3"/>
      </w:pPr>
      <w:r w:rsidRPr="00926E08">
        <w:t>Interactivity Level Definitions</w:t>
      </w:r>
    </w:p>
    <w:tbl>
      <w:tblPr>
        <w:tblpPr w:leftFromText="180" w:rightFromText="180" w:vertAnchor="text" w:horzAnchor="margin" w:tblpXSpec="center" w:tblpY="185"/>
        <w:tblW w:w="0" w:type="auto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368"/>
        <w:gridCol w:w="8838"/>
      </w:tblGrid>
      <w:tr w:rsidR="004121AD" w:rsidRPr="00302655" w14:paraId="51146C72" w14:textId="77777777" w:rsidTr="001A00AC">
        <w:trPr>
          <w:trHeight w:val="434"/>
        </w:trPr>
        <w:tc>
          <w:tcPr>
            <w:tcW w:w="10206" w:type="dxa"/>
            <w:gridSpan w:val="2"/>
            <w:tcBorders>
              <w:top w:val="single" w:sz="8" w:space="0" w:color="4F81BD"/>
              <w:bottom w:val="single" w:sz="8" w:space="0" w:color="4F81BD"/>
            </w:tcBorders>
            <w:shd w:val="clear" w:color="auto" w:fill="C00000"/>
          </w:tcPr>
          <w:p w14:paraId="51146C71" w14:textId="77777777" w:rsidR="004121AD" w:rsidRPr="001A00AC" w:rsidRDefault="004121AD" w:rsidP="001A00AC">
            <w:pPr>
              <w:jc w:val="center"/>
              <w:rPr>
                <w:rFonts w:cs="Arial"/>
                <w:b/>
                <w:color w:val="FFFFFF"/>
              </w:rPr>
            </w:pPr>
            <w:r w:rsidRPr="001A00AC">
              <w:rPr>
                <w:b/>
              </w:rPr>
              <w:t>Interactivity Levels</w:t>
            </w:r>
          </w:p>
        </w:tc>
      </w:tr>
      <w:tr w:rsidR="004121AD" w:rsidRPr="00302655" w14:paraId="51146C76" w14:textId="77777777" w:rsidTr="001A00AC">
        <w:trPr>
          <w:trHeight w:val="524"/>
        </w:trPr>
        <w:tc>
          <w:tcPr>
            <w:tcW w:w="136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14:paraId="51146C73" w14:textId="77777777" w:rsidR="004121AD" w:rsidRPr="001A00AC" w:rsidRDefault="004121AD" w:rsidP="001A00AC">
            <w:pPr>
              <w:rPr>
                <w:rFonts w:eastAsia="Times New Roman" w:cs="Arial"/>
                <w:szCs w:val="20"/>
              </w:rPr>
            </w:pPr>
            <w:r w:rsidRPr="001A00AC">
              <w:rPr>
                <w:rFonts w:eastAsia="Times New Roman" w:cs="Arial"/>
                <w:b/>
                <w:bCs/>
                <w:color w:val="000000" w:themeColor="dark1"/>
                <w:kern w:val="24"/>
                <w:szCs w:val="20"/>
              </w:rPr>
              <w:t>Level 1</w:t>
            </w:r>
          </w:p>
          <w:p w14:paraId="51146C74" w14:textId="77777777" w:rsidR="004121AD" w:rsidRPr="001A00AC" w:rsidRDefault="004121AD" w:rsidP="001A00AC">
            <w:pPr>
              <w:rPr>
                <w:rFonts w:eastAsia="Times New Roman" w:cs="Arial"/>
                <w:szCs w:val="20"/>
              </w:rPr>
            </w:pPr>
          </w:p>
        </w:tc>
        <w:tc>
          <w:tcPr>
            <w:tcW w:w="883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51146C75" w14:textId="77777777" w:rsidR="004121AD" w:rsidRPr="003D679B" w:rsidRDefault="004121AD" w:rsidP="001A00AC">
            <w:pPr>
              <w:pStyle w:val="TableText"/>
              <w:rPr>
                <w:rFonts w:cs="Arial"/>
                <w:sz w:val="36"/>
                <w:szCs w:val="36"/>
              </w:rPr>
            </w:pPr>
            <w:r w:rsidRPr="003D679B">
              <w:t>Course content is delivered using content presentation, polling, guest speakers, question and answering segments, and limited instructor-led questioning/communication segments</w:t>
            </w:r>
          </w:p>
        </w:tc>
      </w:tr>
      <w:tr w:rsidR="004121AD" w:rsidRPr="00302655" w14:paraId="51146C7A" w14:textId="77777777" w:rsidTr="001A00AC">
        <w:tc>
          <w:tcPr>
            <w:tcW w:w="1368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14:paraId="51146C77" w14:textId="77777777" w:rsidR="004121AD" w:rsidRPr="001A00AC" w:rsidRDefault="004121AD" w:rsidP="001A00AC">
            <w:pPr>
              <w:rPr>
                <w:rFonts w:eastAsia="Times New Roman" w:cs="Arial"/>
                <w:szCs w:val="20"/>
              </w:rPr>
            </w:pPr>
            <w:r w:rsidRPr="001A00AC">
              <w:rPr>
                <w:rFonts w:eastAsia="Times New Roman" w:cs="Arial"/>
                <w:b/>
                <w:bCs/>
                <w:color w:val="000000" w:themeColor="dark1"/>
                <w:kern w:val="24"/>
                <w:szCs w:val="20"/>
              </w:rPr>
              <w:t>Level 2</w:t>
            </w:r>
          </w:p>
          <w:p w14:paraId="51146C78" w14:textId="77777777" w:rsidR="004121AD" w:rsidRPr="001A00AC" w:rsidRDefault="004121AD" w:rsidP="001A00AC">
            <w:pPr>
              <w:rPr>
                <w:rFonts w:eastAsia="Times New Roman" w:cs="Arial"/>
                <w:szCs w:val="20"/>
              </w:rPr>
            </w:pPr>
          </w:p>
        </w:tc>
        <w:tc>
          <w:tcPr>
            <w:tcW w:w="883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51146C79" w14:textId="77ADF284" w:rsidR="004121AD" w:rsidRPr="003D679B" w:rsidRDefault="004121AD" w:rsidP="008578F0">
            <w:pPr>
              <w:pStyle w:val="TableText"/>
              <w:rPr>
                <w:rFonts w:cs="Arial"/>
                <w:sz w:val="36"/>
                <w:szCs w:val="36"/>
              </w:rPr>
            </w:pPr>
            <w:r w:rsidRPr="003D679B">
              <w:t xml:space="preserve">Includes items from </w:t>
            </w:r>
            <w:r w:rsidR="008578F0">
              <w:t>L</w:t>
            </w:r>
            <w:r w:rsidR="008578F0" w:rsidRPr="003D679B">
              <w:t xml:space="preserve">evel </w:t>
            </w:r>
            <w:r w:rsidRPr="003D679B">
              <w:t>1 plus extensive questioning/communication sessions (such as having learners comment during short video clips or while posting detailed questions)</w:t>
            </w:r>
          </w:p>
        </w:tc>
      </w:tr>
      <w:tr w:rsidR="004121AD" w:rsidRPr="00302655" w14:paraId="51146C7E" w14:textId="77777777" w:rsidTr="001A00AC">
        <w:trPr>
          <w:trHeight w:val="50"/>
        </w:trPr>
        <w:tc>
          <w:tcPr>
            <w:tcW w:w="1368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14:paraId="51146C7B" w14:textId="77777777" w:rsidR="004121AD" w:rsidRPr="001A00AC" w:rsidRDefault="004121AD" w:rsidP="001A00AC">
            <w:pPr>
              <w:rPr>
                <w:rFonts w:eastAsia="Times New Roman" w:cs="Arial"/>
                <w:szCs w:val="20"/>
              </w:rPr>
            </w:pPr>
            <w:r w:rsidRPr="001A00AC">
              <w:rPr>
                <w:rFonts w:eastAsia="Times New Roman" w:cs="Arial"/>
                <w:b/>
                <w:bCs/>
                <w:color w:val="000000" w:themeColor="dark1"/>
                <w:kern w:val="24"/>
                <w:szCs w:val="20"/>
              </w:rPr>
              <w:t>Level 3</w:t>
            </w:r>
          </w:p>
          <w:p w14:paraId="51146C7C" w14:textId="77777777" w:rsidR="004121AD" w:rsidRPr="001A00AC" w:rsidRDefault="004121AD" w:rsidP="001A00AC">
            <w:pPr>
              <w:rPr>
                <w:rFonts w:eastAsia="Times New Roman" w:cs="Arial"/>
                <w:b/>
                <w:bCs/>
                <w:color w:val="000000" w:themeColor="dark1"/>
                <w:kern w:val="24"/>
                <w:szCs w:val="20"/>
              </w:rPr>
            </w:pPr>
          </w:p>
        </w:tc>
        <w:tc>
          <w:tcPr>
            <w:tcW w:w="883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51146C7D" w14:textId="673DA378" w:rsidR="004121AD" w:rsidRPr="003D679B" w:rsidRDefault="004121AD" w:rsidP="008578F0">
            <w:pPr>
              <w:pStyle w:val="TableText"/>
            </w:pPr>
            <w:r w:rsidRPr="003D679B">
              <w:t xml:space="preserve">Includes all items from </w:t>
            </w:r>
            <w:r w:rsidR="008578F0">
              <w:t>L</w:t>
            </w:r>
            <w:r w:rsidR="008578F0" w:rsidRPr="003D679B">
              <w:t xml:space="preserve">evels </w:t>
            </w:r>
            <w:r w:rsidRPr="003D679B">
              <w:t>1 and 2 plus offline facilitated group assignments (groups of up to 10 individuals connect together using VANTS, Live Meeting, or other technology), facilitated labs (learners connect to VM sessions to complete assignments)</w:t>
            </w:r>
          </w:p>
        </w:tc>
      </w:tr>
    </w:tbl>
    <w:p w14:paraId="23BFF8AE" w14:textId="77777777" w:rsidR="00CC260C" w:rsidRPr="001A00AC" w:rsidRDefault="00CC260C" w:rsidP="00CC260C">
      <w:pPr>
        <w:pStyle w:val="Heading3"/>
      </w:pPr>
      <w:r>
        <w:t>Production Note Icons</w:t>
      </w:r>
    </w:p>
    <w:tbl>
      <w:tblPr>
        <w:tblpPr w:leftFromText="180" w:rightFromText="180" w:vertAnchor="text" w:horzAnchor="margin" w:tblpXSpec="center" w:tblpY="185"/>
        <w:tblW w:w="10188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188"/>
        <w:gridCol w:w="1710"/>
        <w:gridCol w:w="7290"/>
      </w:tblGrid>
      <w:tr w:rsidR="00CC260C" w:rsidRPr="001A00AC" w14:paraId="34FD3E62" w14:textId="77777777" w:rsidTr="00FD5F42">
        <w:trPr>
          <w:trHeight w:val="434"/>
        </w:trPr>
        <w:tc>
          <w:tcPr>
            <w:tcW w:w="1188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C00000"/>
          </w:tcPr>
          <w:p w14:paraId="16B3E80E" w14:textId="77777777" w:rsidR="00CC260C" w:rsidRPr="001A00AC" w:rsidRDefault="00CC260C" w:rsidP="00FD5F42">
            <w:pPr>
              <w:jc w:val="center"/>
              <w:rPr>
                <w:rFonts w:cs="Arial"/>
                <w:b/>
                <w:color w:val="FFFFFF"/>
              </w:rPr>
            </w:pPr>
            <w:r>
              <w:rPr>
                <w:b/>
              </w:rPr>
              <w:t>Icon</w:t>
            </w:r>
          </w:p>
        </w:tc>
        <w:tc>
          <w:tcPr>
            <w:tcW w:w="1710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C00000"/>
          </w:tcPr>
          <w:p w14:paraId="0EDA2772" w14:textId="77777777" w:rsidR="00CC260C" w:rsidRDefault="00CC260C" w:rsidP="00FD5F42">
            <w:pPr>
              <w:jc w:val="center"/>
              <w:rPr>
                <w:rFonts w:cs="Arial"/>
                <w:b/>
                <w:color w:val="FFFFFF"/>
              </w:rPr>
            </w:pPr>
            <w:r>
              <w:rPr>
                <w:rFonts w:cs="Arial"/>
                <w:b/>
                <w:color w:val="FFFFFF"/>
              </w:rPr>
              <w:t>Name</w:t>
            </w:r>
          </w:p>
        </w:tc>
        <w:tc>
          <w:tcPr>
            <w:tcW w:w="72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C00000"/>
          </w:tcPr>
          <w:p w14:paraId="62280964" w14:textId="77777777" w:rsidR="00CC260C" w:rsidRPr="001A00AC" w:rsidRDefault="00CC260C" w:rsidP="00FD5F42">
            <w:pPr>
              <w:jc w:val="center"/>
              <w:rPr>
                <w:rFonts w:cs="Arial"/>
                <w:b/>
                <w:color w:val="FFFFFF"/>
              </w:rPr>
            </w:pPr>
            <w:r>
              <w:rPr>
                <w:rFonts w:cs="Arial"/>
                <w:b/>
                <w:color w:val="FFFFFF"/>
              </w:rPr>
              <w:t>Description</w:t>
            </w:r>
          </w:p>
        </w:tc>
      </w:tr>
      <w:tr w:rsidR="00CC260C" w:rsidRPr="003D679B" w14:paraId="6714111A" w14:textId="77777777" w:rsidTr="00FD5F42">
        <w:tc>
          <w:tcPr>
            <w:tcW w:w="1188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14:paraId="724F1582" w14:textId="77777777" w:rsidR="00CC260C" w:rsidRPr="00A3635A" w:rsidRDefault="00CC260C" w:rsidP="00FD5F42">
            <w:pPr>
              <w:rPr>
                <w:rFonts w:eastAsia="Times New Roman" w:cs="Arial"/>
                <w:b/>
                <w:bCs/>
                <w:color w:val="000000"/>
                <w:kern w:val="24"/>
                <w:szCs w:val="20"/>
              </w:rPr>
            </w:pPr>
            <w:r>
              <w:rPr>
                <w:rFonts w:cs="Arial"/>
                <w:b/>
                <w:noProof/>
              </w:rPr>
              <w:drawing>
                <wp:inline distT="0" distB="0" distL="0" distR="0" wp14:anchorId="2E3B963C" wp14:editId="3EFF3A70">
                  <wp:extent cx="326390" cy="326390"/>
                  <wp:effectExtent l="0" t="0" r="0" b="0"/>
                  <wp:docPr id="18" name="Picture 18" descr="Lync Ask Presen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ync Ask Presen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90" cy="326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EF9093F" w14:textId="77777777" w:rsidR="00CC260C" w:rsidRPr="00FA1C9E" w:rsidRDefault="00CC260C" w:rsidP="00FD5F42">
            <w:pPr>
              <w:pStyle w:val="TableText"/>
            </w:pPr>
            <w:r>
              <w:t>Ask the Presenter Results</w:t>
            </w:r>
          </w:p>
        </w:tc>
        <w:tc>
          <w:tcPr>
            <w:tcW w:w="72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12E49AD1" w14:textId="77777777" w:rsidR="00CC260C" w:rsidRPr="00FA1C9E" w:rsidRDefault="00CC260C" w:rsidP="00FD5F42">
            <w:pPr>
              <w:pStyle w:val="TableText"/>
            </w:pPr>
            <w:r>
              <w:t>Display selected questions for the presenter(s) onscreen</w:t>
            </w:r>
          </w:p>
        </w:tc>
      </w:tr>
      <w:tr w:rsidR="00CC260C" w:rsidRPr="003D679B" w14:paraId="7A0C4A5A" w14:textId="77777777" w:rsidTr="00FD5F42">
        <w:tc>
          <w:tcPr>
            <w:tcW w:w="1188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14:paraId="07E0EFBC" w14:textId="77777777" w:rsidR="00CC260C" w:rsidRPr="001A00AC" w:rsidRDefault="00CC260C" w:rsidP="00FD5F42">
            <w:pPr>
              <w:rPr>
                <w:rFonts w:eastAsia="Times New Roman" w:cs="Arial"/>
                <w:szCs w:val="20"/>
              </w:rPr>
            </w:pPr>
            <w:r>
              <w:rPr>
                <w:rFonts w:cs="Arial"/>
                <w:b/>
                <w:noProof/>
              </w:rPr>
              <w:drawing>
                <wp:inline distT="0" distB="0" distL="0" distR="0" wp14:anchorId="6071AED5" wp14:editId="044CFA8C">
                  <wp:extent cx="326390" cy="326390"/>
                  <wp:effectExtent l="0" t="0" r="0" b="0"/>
                  <wp:docPr id="17" name="Picture 17" descr="Lync Ask Presen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ync Ask Presen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90" cy="326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B59B83E" w14:textId="77777777" w:rsidR="00CC260C" w:rsidRPr="00FA1C9E" w:rsidRDefault="00CC260C" w:rsidP="00FD5F42">
            <w:pPr>
              <w:pStyle w:val="TableText"/>
            </w:pPr>
            <w:r>
              <w:t>Chat Results</w:t>
            </w:r>
          </w:p>
        </w:tc>
        <w:tc>
          <w:tcPr>
            <w:tcW w:w="72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1BFDFE2A" w14:textId="77777777" w:rsidR="00CC260C" w:rsidRPr="00FA1C9E" w:rsidRDefault="00CC260C" w:rsidP="00FD5F42">
            <w:pPr>
              <w:pStyle w:val="TableText"/>
            </w:pPr>
            <w:r>
              <w:t>Display selected Chat responses onscreen</w:t>
            </w:r>
          </w:p>
        </w:tc>
      </w:tr>
      <w:tr w:rsidR="00CC260C" w:rsidRPr="003D679B" w14:paraId="28E592C0" w14:textId="77777777" w:rsidTr="00FD5F42">
        <w:tc>
          <w:tcPr>
            <w:tcW w:w="1188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14:paraId="448D4845" w14:textId="77777777" w:rsidR="00CC260C" w:rsidRPr="00FB1147" w:rsidRDefault="00CC260C" w:rsidP="00FD5F42">
            <w:pPr>
              <w:rPr>
                <w:noProof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1834862F" wp14:editId="320C6AD4">
                  <wp:extent cx="391795" cy="375285"/>
                  <wp:effectExtent l="0" t="0" r="8255" b="5715"/>
                  <wp:docPr id="16" name="Picture 16" descr="Pol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Pol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795" cy="375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7B1A565B" w14:textId="77777777" w:rsidR="00CC260C" w:rsidRDefault="00CC260C" w:rsidP="00FD5F42">
            <w:pPr>
              <w:pStyle w:val="TableText"/>
            </w:pPr>
            <w:r>
              <w:t>Poll Results</w:t>
            </w:r>
          </w:p>
        </w:tc>
        <w:tc>
          <w:tcPr>
            <w:tcW w:w="72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3C6FD25A" w14:textId="77777777" w:rsidR="00CC260C" w:rsidRDefault="00CC260C" w:rsidP="00FD5F42">
            <w:pPr>
              <w:pStyle w:val="TableText"/>
            </w:pPr>
            <w:r>
              <w:t>Display selected Poll responses onscreen</w:t>
            </w:r>
          </w:p>
        </w:tc>
      </w:tr>
      <w:tr w:rsidR="00CC260C" w:rsidRPr="003D679B" w14:paraId="5168B1A6" w14:textId="77777777" w:rsidTr="00FD5F42">
        <w:trPr>
          <w:trHeight w:val="50"/>
        </w:trPr>
        <w:tc>
          <w:tcPr>
            <w:tcW w:w="1188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14:paraId="0A3B913E" w14:textId="77777777" w:rsidR="00CC260C" w:rsidRDefault="00CC260C" w:rsidP="00FD5F4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16B11DF" wp14:editId="23995D19">
                  <wp:extent cx="424815" cy="424815"/>
                  <wp:effectExtent l="0" t="0" r="0" b="0"/>
                  <wp:docPr id="15" name="Picture 15" descr="Description: X:\Base Year 2\5 ITW\NHO MUVE Materials\3. Ready for Lead Review\MUVE Presentations\MUVE Toolbar Icons\twitter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escription: X:\Base Year 2\5 ITW\NHO MUVE Materials\3. Ready for Lead Review\MUVE Presentations\MUVE Toolbar Icons\twitter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" cy="424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2A3FA18F" w14:textId="77777777" w:rsidR="00CC260C" w:rsidRDefault="00CC260C" w:rsidP="00FD5F42">
            <w:pPr>
              <w:pStyle w:val="TableText"/>
            </w:pPr>
            <w:r>
              <w:t>Twitter Results</w:t>
            </w:r>
          </w:p>
        </w:tc>
        <w:tc>
          <w:tcPr>
            <w:tcW w:w="72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6625C0F7" w14:textId="77777777" w:rsidR="00CC260C" w:rsidRDefault="00CC260C" w:rsidP="00FD5F42">
            <w:pPr>
              <w:pStyle w:val="TableText"/>
            </w:pPr>
            <w:r>
              <w:t>Display selected Twitter responses onscreen</w:t>
            </w:r>
          </w:p>
        </w:tc>
      </w:tr>
      <w:tr w:rsidR="00CC260C" w:rsidRPr="003D679B" w14:paraId="048EAF5F" w14:textId="77777777" w:rsidTr="00FD5F42">
        <w:trPr>
          <w:trHeight w:val="50"/>
        </w:trPr>
        <w:tc>
          <w:tcPr>
            <w:tcW w:w="1188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14:paraId="3874190D" w14:textId="77777777" w:rsidR="00CC260C" w:rsidRPr="001A00AC" w:rsidRDefault="00CC260C" w:rsidP="00FD5F42">
            <w:pPr>
              <w:rPr>
                <w:rFonts w:eastAsia="Times New Roman" w:cs="Arial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954DB1" wp14:editId="73D24F52">
                  <wp:extent cx="310515" cy="342900"/>
                  <wp:effectExtent l="0" t="0" r="0" b="0"/>
                  <wp:docPr id="14" name="Picture 14" descr="Description: MC900307363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escription: MC900307363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8F1E934" w14:textId="77777777" w:rsidR="00CC260C" w:rsidRPr="00FA1C9E" w:rsidRDefault="00CC260C" w:rsidP="00FD5F42">
            <w:pPr>
              <w:pStyle w:val="TableText"/>
            </w:pPr>
            <w:r w:rsidRPr="00FA1C9E">
              <w:t>Au</w:t>
            </w:r>
            <w:r>
              <w:t>dio Cue</w:t>
            </w:r>
          </w:p>
        </w:tc>
        <w:tc>
          <w:tcPr>
            <w:tcW w:w="72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538C55CB" w14:textId="77777777" w:rsidR="00CC260C" w:rsidRDefault="00CC260C" w:rsidP="00FD5F42">
            <w:pPr>
              <w:pStyle w:val="TableText"/>
            </w:pPr>
            <w:r>
              <w:t>Respond to an audio cue by instructor:</w:t>
            </w:r>
          </w:p>
          <w:p w14:paraId="49C427C9" w14:textId="77777777" w:rsidR="00CC260C" w:rsidRPr="00FA1C9E" w:rsidRDefault="00CC260C" w:rsidP="00FD5F42">
            <w:pPr>
              <w:pStyle w:val="Bullet1"/>
              <w:spacing w:before="0" w:after="0"/>
              <w:rPr>
                <w:sz w:val="20"/>
                <w:szCs w:val="20"/>
              </w:rPr>
            </w:pPr>
            <w:r w:rsidRPr="00FA1C9E">
              <w:rPr>
                <w:sz w:val="20"/>
                <w:szCs w:val="20"/>
              </w:rPr>
              <w:t>LET’S REVIEW YOUR CHAT RESULTS</w:t>
            </w:r>
          </w:p>
          <w:p w14:paraId="05371819" w14:textId="77777777" w:rsidR="00CC260C" w:rsidRPr="00FA1C9E" w:rsidRDefault="00CC260C" w:rsidP="00FD5F42">
            <w:pPr>
              <w:pStyle w:val="Bullet1"/>
              <w:spacing w:before="0" w:after="0"/>
              <w:rPr>
                <w:sz w:val="20"/>
                <w:szCs w:val="20"/>
              </w:rPr>
            </w:pPr>
            <w:r w:rsidRPr="00FA1C9E">
              <w:rPr>
                <w:sz w:val="20"/>
                <w:szCs w:val="20"/>
              </w:rPr>
              <w:t>LET’S REVIEW YOUR POLL RESULTS</w:t>
            </w:r>
          </w:p>
          <w:p w14:paraId="2DA434E6" w14:textId="77777777" w:rsidR="00CC260C" w:rsidRPr="00FA1C9E" w:rsidRDefault="00CC260C" w:rsidP="00FD5F42">
            <w:pPr>
              <w:pStyle w:val="Bullet1"/>
              <w:spacing w:before="0" w:after="0"/>
              <w:rPr>
                <w:sz w:val="20"/>
                <w:szCs w:val="20"/>
              </w:rPr>
            </w:pPr>
            <w:r w:rsidRPr="00FA1C9E">
              <w:rPr>
                <w:sz w:val="20"/>
                <w:szCs w:val="20"/>
              </w:rPr>
              <w:t>LET’S REVIEW THE QUESTIONS ON SCREEN</w:t>
            </w:r>
          </w:p>
          <w:p w14:paraId="0F8E2FC7" w14:textId="77777777" w:rsidR="00CC260C" w:rsidRPr="00FA1C9E" w:rsidRDefault="00CC260C" w:rsidP="00FD5F42">
            <w:pPr>
              <w:pStyle w:val="Bullet1"/>
              <w:spacing w:before="0" w:after="0"/>
              <w:rPr>
                <w:sz w:val="20"/>
                <w:szCs w:val="20"/>
              </w:rPr>
            </w:pPr>
            <w:r w:rsidRPr="00FA1C9E">
              <w:rPr>
                <w:sz w:val="20"/>
                <w:szCs w:val="20"/>
              </w:rPr>
              <w:t>LET’S WATCH THE VIDEO</w:t>
            </w:r>
          </w:p>
          <w:p w14:paraId="5CCB9F10" w14:textId="77777777" w:rsidR="00CC260C" w:rsidRPr="00FA1C9E" w:rsidRDefault="00CC260C" w:rsidP="00FD5F42">
            <w:pPr>
              <w:pStyle w:val="Bullet1"/>
              <w:spacing w:before="0" w:after="0"/>
              <w:rPr>
                <w:sz w:val="20"/>
                <w:szCs w:val="20"/>
              </w:rPr>
            </w:pPr>
            <w:r w:rsidRPr="00FA1C9E">
              <w:rPr>
                <w:sz w:val="20"/>
                <w:szCs w:val="20"/>
              </w:rPr>
              <w:t>LET’S GET A ROUND OF APPLAUSE</w:t>
            </w:r>
          </w:p>
          <w:p w14:paraId="0AA20461" w14:textId="77777777" w:rsidR="00CC260C" w:rsidRPr="00005D29" w:rsidRDefault="00CC260C" w:rsidP="00FD5F42">
            <w:pPr>
              <w:pStyle w:val="Bullet1"/>
              <w:spacing w:before="0" w:after="0"/>
              <w:rPr>
                <w:sz w:val="20"/>
                <w:szCs w:val="20"/>
              </w:rPr>
            </w:pPr>
            <w:r w:rsidRPr="00FA1C9E">
              <w:rPr>
                <w:sz w:val="20"/>
                <w:szCs w:val="20"/>
              </w:rPr>
              <w:t>THANKS FOR JOINING US.</w:t>
            </w:r>
            <w:r>
              <w:rPr>
                <w:sz w:val="20"/>
                <w:szCs w:val="20"/>
              </w:rPr>
              <w:t xml:space="preserve"> (end of broadcast)</w:t>
            </w:r>
          </w:p>
        </w:tc>
      </w:tr>
      <w:tr w:rsidR="00CC260C" w:rsidRPr="003D679B" w14:paraId="6BC94C6A" w14:textId="77777777" w:rsidTr="00FD5F42">
        <w:trPr>
          <w:trHeight w:val="2778"/>
        </w:trPr>
        <w:tc>
          <w:tcPr>
            <w:tcW w:w="1188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14:paraId="70EA707A" w14:textId="77777777" w:rsidR="00CC260C" w:rsidRDefault="00CC260C" w:rsidP="00FD5F42">
            <w:pPr>
              <w:rPr>
                <w:noProof/>
              </w:rPr>
            </w:pPr>
          </w:p>
          <w:p w14:paraId="6CE9F586" w14:textId="77777777" w:rsidR="00CC260C" w:rsidRDefault="00CC260C" w:rsidP="00FD5F4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39FCB1" wp14:editId="599FEE89">
                  <wp:extent cx="359410" cy="408305"/>
                  <wp:effectExtent l="0" t="0" r="254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410" cy="408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7D0399" w14:textId="77777777" w:rsidR="00CC260C" w:rsidRDefault="00CC260C" w:rsidP="00FD5F42">
            <w:pPr>
              <w:rPr>
                <w:noProof/>
              </w:rPr>
            </w:pPr>
          </w:p>
          <w:p w14:paraId="64FFF067" w14:textId="77777777" w:rsidR="00CC260C" w:rsidRDefault="00CC260C" w:rsidP="00FD5F42">
            <w:pPr>
              <w:rPr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678EEE9C" wp14:editId="7164C5A3">
                  <wp:extent cx="554990" cy="310515"/>
                  <wp:effectExtent l="0" t="0" r="0" b="0"/>
                  <wp:docPr id="4" name="Picture 4" descr="Description: Lou and Ray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escription: Lou and Ray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31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B687DE" w14:textId="77777777" w:rsidR="00CC260C" w:rsidRDefault="00CC260C" w:rsidP="00FD5F42">
            <w:pPr>
              <w:rPr>
                <w:noProof/>
              </w:rPr>
            </w:pPr>
          </w:p>
          <w:p w14:paraId="7A87316D" w14:textId="77777777" w:rsidR="00CC260C" w:rsidRDefault="00CC260C" w:rsidP="00FD5F42">
            <w:pPr>
              <w:rPr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41FEFECB" wp14:editId="6E817FE5">
                  <wp:extent cx="571500" cy="554990"/>
                  <wp:effectExtent l="0" t="0" r="0" b="0"/>
                  <wp:docPr id="2" name="Picture 2" descr="Description: tab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tab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554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802460" w14:textId="77777777" w:rsidR="00CC260C" w:rsidRDefault="00CC260C" w:rsidP="00FD5F42">
            <w:pPr>
              <w:rPr>
                <w:noProof/>
              </w:rPr>
            </w:pPr>
          </w:p>
        </w:tc>
        <w:tc>
          <w:tcPr>
            <w:tcW w:w="1710" w:type="dxa"/>
            <w:tcBorders>
              <w:top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6200416D" w14:textId="77777777" w:rsidR="00CC260C" w:rsidRDefault="00CC260C" w:rsidP="00FD5F42">
            <w:pPr>
              <w:pStyle w:val="TableText"/>
            </w:pPr>
            <w:r>
              <w:t>Presenter Configurations</w:t>
            </w:r>
          </w:p>
          <w:p w14:paraId="3EDAE889" w14:textId="77777777" w:rsidR="00CC260C" w:rsidRDefault="00CC260C" w:rsidP="00FD5F42">
            <w:pPr>
              <w:pStyle w:val="TableText"/>
            </w:pPr>
            <w:r>
              <w:t>One presenter</w:t>
            </w:r>
          </w:p>
          <w:p w14:paraId="6F17A5DC" w14:textId="77777777" w:rsidR="00CC260C" w:rsidRDefault="00CC260C" w:rsidP="00FD5F42">
            <w:pPr>
              <w:pStyle w:val="TableText"/>
            </w:pPr>
          </w:p>
          <w:p w14:paraId="7942DDCF" w14:textId="77777777" w:rsidR="00CC260C" w:rsidRDefault="00CC260C" w:rsidP="00FD5F42">
            <w:pPr>
              <w:pStyle w:val="TableText"/>
            </w:pPr>
          </w:p>
          <w:p w14:paraId="154435D4" w14:textId="77777777" w:rsidR="00CC260C" w:rsidRDefault="00CC260C" w:rsidP="00FD5F42">
            <w:pPr>
              <w:pStyle w:val="TableText"/>
            </w:pPr>
            <w:r>
              <w:t>Two presenters</w:t>
            </w:r>
          </w:p>
          <w:p w14:paraId="74D1C195" w14:textId="77777777" w:rsidR="00CC260C" w:rsidRDefault="00CC260C" w:rsidP="00FD5F42">
            <w:pPr>
              <w:pStyle w:val="TableText"/>
            </w:pPr>
          </w:p>
          <w:p w14:paraId="2DFC5A7B" w14:textId="77777777" w:rsidR="00CC260C" w:rsidRDefault="00CC260C" w:rsidP="00FD5F42">
            <w:pPr>
              <w:pStyle w:val="TableText"/>
            </w:pPr>
          </w:p>
          <w:p w14:paraId="4527E2FF" w14:textId="77777777" w:rsidR="00CC260C" w:rsidRPr="00FA1C9E" w:rsidRDefault="00CC260C" w:rsidP="00FD5F42">
            <w:pPr>
              <w:pStyle w:val="TableText"/>
            </w:pPr>
            <w:r>
              <w:t>Two presenters at table</w:t>
            </w:r>
          </w:p>
        </w:tc>
        <w:tc>
          <w:tcPr>
            <w:tcW w:w="729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</w:tcBorders>
            <w:shd w:val="clear" w:color="auto" w:fill="auto"/>
          </w:tcPr>
          <w:p w14:paraId="263C20F6" w14:textId="77777777" w:rsidR="00CC260C" w:rsidRDefault="00CC260C" w:rsidP="00FD5F42">
            <w:pPr>
              <w:pStyle w:val="TableText"/>
            </w:pPr>
            <w:r>
              <w:t>Visually display the number of presenters onscreen and the setup/configuration (table, etc.)</w:t>
            </w:r>
          </w:p>
        </w:tc>
      </w:tr>
    </w:tbl>
    <w:p w14:paraId="2485708D" w14:textId="77777777" w:rsidR="00CC260C" w:rsidRDefault="00CC260C" w:rsidP="00CC260C"/>
    <w:p w14:paraId="51146C7F" w14:textId="77777777" w:rsidR="004121AD" w:rsidRDefault="004121AD" w:rsidP="0095001D"/>
    <w:sectPr w:rsidR="004121AD" w:rsidSect="003F4D6B">
      <w:headerReference w:type="default" r:id="rId61"/>
      <w:footerReference w:type="default" r:id="rId62"/>
      <w:footerReference w:type="first" r:id="rId63"/>
      <w:type w:val="continuous"/>
      <w:pgSz w:w="12240" w:h="15840"/>
      <w:pgMar w:top="1080" w:right="1080" w:bottom="1080" w:left="1080" w:header="1584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F4B742" w14:textId="77777777" w:rsidR="006773DD" w:rsidRDefault="006773DD" w:rsidP="00723B4A">
      <w:r>
        <w:separator/>
      </w:r>
    </w:p>
  </w:endnote>
  <w:endnote w:type="continuationSeparator" w:id="0">
    <w:p w14:paraId="4203AF62" w14:textId="77777777" w:rsidR="006773DD" w:rsidRDefault="006773DD" w:rsidP="00723B4A">
      <w:r>
        <w:continuationSeparator/>
      </w:r>
    </w:p>
  </w:endnote>
  <w:endnote w:type="continuationNotice" w:id="1">
    <w:p w14:paraId="2AFBB0A9" w14:textId="77777777" w:rsidR="006773DD" w:rsidRDefault="006773D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1146DF8" w14:textId="77777777" w:rsidR="00CC0AB3" w:rsidRPr="00031A0F" w:rsidRDefault="00CC0AB3" w:rsidP="009243E3">
    <w:pPr>
      <w:pStyle w:val="Footer"/>
      <w:pBdr>
        <w:top w:val="thinThickSmallGap" w:sz="24" w:space="1" w:color="622423"/>
      </w:pBdr>
      <w:tabs>
        <w:tab w:val="clear" w:pos="8640"/>
        <w:tab w:val="right" w:pos="10080"/>
      </w:tabs>
      <w:rPr>
        <w:rFonts w:eastAsia="Times New Roman" w:cs="Arial"/>
      </w:rPr>
    </w:pPr>
    <w:r w:rsidRPr="00261D0C">
      <w:rPr>
        <w:rFonts w:ascii="Cambria" w:eastAsia="Times New Roman" w:hAnsi="Cambria"/>
      </w:rPr>
      <w:tab/>
    </w:r>
    <w:r w:rsidRPr="00261D0C">
      <w:rPr>
        <w:rFonts w:ascii="Cambria" w:eastAsia="Times New Roman" w:hAnsi="Cambria"/>
      </w:rPr>
      <w:tab/>
    </w:r>
    <w:r w:rsidRPr="00031A0F">
      <w:rPr>
        <w:rFonts w:eastAsia="Times New Roman" w:cs="Arial"/>
      </w:rPr>
      <w:t xml:space="preserve">Page </w:t>
    </w:r>
    <w:r w:rsidRPr="00031A0F">
      <w:rPr>
        <w:rFonts w:eastAsia="Times New Roman" w:cs="Arial"/>
      </w:rPr>
      <w:fldChar w:fldCharType="begin"/>
    </w:r>
    <w:r w:rsidRPr="00675209">
      <w:rPr>
        <w:rFonts w:cs="Arial"/>
      </w:rPr>
      <w:instrText xml:space="preserve"> PAGE   \* MERGEFORMAT </w:instrText>
    </w:r>
    <w:r w:rsidRPr="00031A0F">
      <w:rPr>
        <w:rFonts w:eastAsia="Times New Roman" w:cs="Arial"/>
      </w:rPr>
      <w:fldChar w:fldCharType="separate"/>
    </w:r>
    <w:r w:rsidR="00502139" w:rsidRPr="00502139">
      <w:rPr>
        <w:rFonts w:eastAsia="Times New Roman" w:cs="Arial"/>
        <w:noProof/>
      </w:rPr>
      <w:t>1</w:t>
    </w:r>
    <w:r w:rsidRPr="00031A0F">
      <w:rPr>
        <w:rFonts w:eastAsia="Times New Roman" w:cs="Arial"/>
        <w:noProof/>
      </w:rPr>
      <w:fldChar w:fldCharType="end"/>
    </w:r>
  </w:p>
  <w:p w14:paraId="51146DF9" w14:textId="77777777" w:rsidR="00CC0AB3" w:rsidRDefault="00CC0AB3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1146DFA" w14:textId="77777777" w:rsidR="00CC0AB3" w:rsidRDefault="00CC0AB3">
    <w:pPr>
      <w:pStyle w:val="Footer"/>
      <w:jc w:val="center"/>
    </w:pPr>
    <w:r>
      <w:t xml:space="preserve">Page </w:t>
    </w:r>
    <w:r>
      <w:rPr>
        <w:b/>
        <w:bCs/>
      </w:rPr>
      <w:fldChar w:fldCharType="begin"/>
    </w:r>
    <w:r>
      <w:rPr>
        <w:b/>
        <w:bCs/>
      </w:rPr>
      <w:instrText xml:space="preserve"> PAGE </w:instrText>
    </w:r>
    <w:r>
      <w:rPr>
        <w:b/>
        <w:bCs/>
      </w:rPr>
      <w:fldChar w:fldCharType="separate"/>
    </w:r>
    <w:r>
      <w:rPr>
        <w:b/>
        <w:bCs/>
        <w:noProof/>
      </w:rPr>
      <w:t>1</w:t>
    </w:r>
    <w:r>
      <w:rPr>
        <w:b/>
        <w:bCs/>
      </w:rPr>
      <w:fldChar w:fldCharType="end"/>
    </w:r>
    <w:r>
      <w:t xml:space="preserve"> of </w:t>
    </w:r>
    <w:r>
      <w:rPr>
        <w:b/>
        <w:bCs/>
      </w:rPr>
      <w:fldChar w:fldCharType="begin"/>
    </w:r>
    <w:r>
      <w:rPr>
        <w:b/>
        <w:bCs/>
      </w:rPr>
      <w:instrText xml:space="preserve"> NUMPAGES  </w:instrText>
    </w:r>
    <w:r>
      <w:rPr>
        <w:b/>
        <w:bCs/>
      </w:rPr>
      <w:fldChar w:fldCharType="separate"/>
    </w:r>
    <w:r>
      <w:rPr>
        <w:b/>
        <w:bCs/>
        <w:noProof/>
      </w:rPr>
      <w:t>2</w:t>
    </w:r>
    <w:r>
      <w:rPr>
        <w:b/>
        <w:bCs/>
      </w:rPr>
      <w:fldChar w:fldCharType="end"/>
    </w:r>
  </w:p>
  <w:p w14:paraId="51146DFB" w14:textId="77777777" w:rsidR="00CC0AB3" w:rsidRDefault="00CC0AB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917026" w14:textId="77777777" w:rsidR="006773DD" w:rsidRDefault="006773DD" w:rsidP="00723B4A">
      <w:r>
        <w:separator/>
      </w:r>
    </w:p>
  </w:footnote>
  <w:footnote w:type="continuationSeparator" w:id="0">
    <w:p w14:paraId="7A5C8682" w14:textId="77777777" w:rsidR="006773DD" w:rsidRDefault="006773DD" w:rsidP="00723B4A">
      <w:r>
        <w:continuationSeparator/>
      </w:r>
    </w:p>
  </w:footnote>
  <w:footnote w:type="continuationNotice" w:id="1">
    <w:p w14:paraId="23017B3F" w14:textId="77777777" w:rsidR="006773DD" w:rsidRDefault="006773DD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1146DF7" w14:textId="27970B1A" w:rsidR="00CC0AB3" w:rsidRPr="00F74FF2" w:rsidRDefault="00CC0AB3" w:rsidP="00F74FF2"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51146DFC" wp14:editId="4124D321">
              <wp:simplePos x="0" y="0"/>
              <wp:positionH relativeFrom="page">
                <wp:posOffset>85725</wp:posOffset>
              </wp:positionH>
              <wp:positionV relativeFrom="page">
                <wp:posOffset>180975</wp:posOffset>
              </wp:positionV>
              <wp:extent cx="5572125" cy="497840"/>
              <wp:effectExtent l="0" t="0" r="9525" b="1651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72125" cy="497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9CDD04" w14:textId="33BBE14C" w:rsidR="00CC0AB3" w:rsidRDefault="00CC0AB3" w:rsidP="006E771B">
                          <w:pPr>
                            <w:spacing w:line="346" w:lineRule="exact"/>
                            <w:ind w:left="20" w:right="-68"/>
                            <w:rPr>
                              <w:rFonts w:eastAsia="Arial" w:cs="Arial"/>
                              <w:b/>
                              <w:bCs/>
                              <w:i/>
                              <w:color w:val="FFFFFF"/>
                              <w:spacing w:val="50"/>
                              <w:w w:val="99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eastAsia="Arial" w:cs="Arial"/>
                              <w:b/>
                              <w:bCs/>
                              <w:i/>
                              <w:color w:val="FFFFFF"/>
                              <w:spacing w:val="50"/>
                              <w:w w:val="99"/>
                              <w:sz w:val="32"/>
                              <w:szCs w:val="32"/>
                            </w:rPr>
                            <w:t>Introduction to Representational State Transfer (REST) with Java</w:t>
                          </w:r>
                          <w:r w:rsidR="00941A9B">
                            <w:rPr>
                              <w:rFonts w:eastAsia="Arial" w:cs="Arial"/>
                              <w:b/>
                              <w:bCs/>
                              <w:i/>
                              <w:color w:val="FFFFFF"/>
                              <w:spacing w:val="50"/>
                              <w:w w:val="99"/>
                              <w:sz w:val="32"/>
                              <w:szCs w:val="32"/>
                            </w:rPr>
                            <w:t>,</w:t>
                          </w:r>
                          <w:r>
                            <w:rPr>
                              <w:rFonts w:eastAsia="Arial" w:cs="Arial"/>
                              <w:b/>
                              <w:bCs/>
                              <w:i/>
                              <w:color w:val="FFFFFF"/>
                              <w:spacing w:val="50"/>
                              <w:w w:val="99"/>
                              <w:sz w:val="32"/>
                              <w:szCs w:val="32"/>
                            </w:rPr>
                            <w:t xml:space="preserve"> Beginner Part 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6.75pt;margin-top:14.25pt;width:438.75pt;height:39.2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" filled="f" stroked="f">
              <v:textbox inset="0,0,0,0">
                <w:txbxContent>
                  <w:p w14:paraId="7D9CDD04" w14:textId="33BBE14C" w:rsidR="00CC0AB3" w:rsidRDefault="00CC0AB3" w:rsidP="006E771B">
                    <w:pPr>
                      <w:spacing w:line="346" w:lineRule="exact"/>
                      <w:ind w:left="20" w:right="-68"/>
                      <w:rPr>
                        <w:rFonts w:eastAsia="Arial" w:cs="Arial"/>
                        <w:b/>
                        <w:bCs/>
                        <w:i/>
                        <w:color w:val="FFFFFF"/>
                        <w:spacing w:val="50"/>
                        <w:w w:val="99"/>
                        <w:sz w:val="32"/>
                        <w:szCs w:val="32"/>
                      </w:rPr>
                    </w:pPr>
                    <w:r>
                      <w:rPr>
                        <w:rFonts w:eastAsia="Arial" w:cs="Arial"/>
                        <w:b/>
                        <w:bCs/>
                        <w:i/>
                        <w:color w:val="FFFFFF"/>
                        <w:spacing w:val="50"/>
                        <w:w w:val="99"/>
                        <w:sz w:val="32"/>
                        <w:szCs w:val="32"/>
                      </w:rPr>
                      <w:t>Introduction to Representational State Transfer (REST) with Java</w:t>
                    </w:r>
                    <w:r w:rsidR="00941A9B">
                      <w:rPr>
                        <w:rFonts w:eastAsia="Arial" w:cs="Arial"/>
                        <w:b/>
                        <w:bCs/>
                        <w:i/>
                        <w:color w:val="FFFFFF"/>
                        <w:spacing w:val="50"/>
                        <w:w w:val="99"/>
                        <w:sz w:val="32"/>
                        <w:szCs w:val="32"/>
                      </w:rPr>
                      <w:t>,</w:t>
                    </w:r>
                    <w:r>
                      <w:rPr>
                        <w:rFonts w:eastAsia="Arial" w:cs="Arial"/>
                        <w:b/>
                        <w:bCs/>
                        <w:i/>
                        <w:color w:val="FFFFFF"/>
                        <w:spacing w:val="50"/>
                        <w:w w:val="99"/>
                        <w:sz w:val="32"/>
                        <w:szCs w:val="32"/>
                      </w:rPr>
                      <w:t xml:space="preserve"> Beginner Part 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7216" behindDoc="1" locked="0" layoutInCell="1" allowOverlap="1" wp14:anchorId="51146DFE" wp14:editId="53BACD3F">
          <wp:simplePos x="0" y="0"/>
          <wp:positionH relativeFrom="margin">
            <wp:align>center</wp:align>
          </wp:positionH>
          <wp:positionV relativeFrom="page">
            <wp:align>top</wp:align>
          </wp:positionV>
          <wp:extent cx="7703185" cy="864235"/>
          <wp:effectExtent l="0" t="0" r="0" b="0"/>
          <wp:wrapNone/>
          <wp:docPr id="1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03185" cy="8642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A845A0"/>
    <w:multiLevelType w:val="hybridMultilevel"/>
    <w:tmpl w:val="A7E0A7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7375D8"/>
    <w:multiLevelType w:val="hybridMultilevel"/>
    <w:tmpl w:val="67A8F942"/>
    <w:lvl w:ilvl="0" w:tplc="1A5EF6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E4E28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F547C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160A5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FAD17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A9A34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B023D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096B0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A7A63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0FC5730"/>
    <w:multiLevelType w:val="hybridMultilevel"/>
    <w:tmpl w:val="2116A17E"/>
    <w:lvl w:ilvl="0" w:tplc="6D361600">
      <w:start w:val="1"/>
      <w:numFmt w:val="upperLetter"/>
      <w:lvlText w:val="%1."/>
      <w:lvlJc w:val="left"/>
      <w:pPr>
        <w:ind w:left="720" w:hanging="360"/>
      </w:pPr>
      <w:rPr>
        <w:rFonts w:ascii="Arial" w:hAnsi="Arial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60317F"/>
    <w:multiLevelType w:val="hybridMultilevel"/>
    <w:tmpl w:val="2116A17E"/>
    <w:lvl w:ilvl="0" w:tplc="6D361600">
      <w:start w:val="1"/>
      <w:numFmt w:val="upperLetter"/>
      <w:lvlText w:val="%1."/>
      <w:lvlJc w:val="left"/>
      <w:pPr>
        <w:ind w:left="720" w:hanging="360"/>
      </w:pPr>
      <w:rPr>
        <w:rFonts w:ascii="Arial" w:hAnsi="Arial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06633F"/>
    <w:multiLevelType w:val="hybridMultilevel"/>
    <w:tmpl w:val="D7822E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7C22E9B"/>
    <w:multiLevelType w:val="hybridMultilevel"/>
    <w:tmpl w:val="3FB6774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C3D14B0"/>
    <w:multiLevelType w:val="hybridMultilevel"/>
    <w:tmpl w:val="9440DD9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D5C0C83"/>
    <w:multiLevelType w:val="hybridMultilevel"/>
    <w:tmpl w:val="EFCACBD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DB2635C"/>
    <w:multiLevelType w:val="hybridMultilevel"/>
    <w:tmpl w:val="80B62FCE"/>
    <w:lvl w:ilvl="0" w:tplc="717ABF2C">
      <w:start w:val="1"/>
      <w:numFmt w:val="bullet"/>
      <w:pStyle w:val="TableBullet1"/>
      <w:lvlText w:val=""/>
      <w:lvlJc w:val="left"/>
      <w:pPr>
        <w:ind w:left="5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F703410"/>
    <w:multiLevelType w:val="hybridMultilevel"/>
    <w:tmpl w:val="A5984DD6"/>
    <w:lvl w:ilvl="0" w:tplc="5A3054EA">
      <w:start w:val="1"/>
      <w:numFmt w:val="upperLetter"/>
      <w:lvlText w:val="%1."/>
      <w:lvlJc w:val="left"/>
      <w:pPr>
        <w:ind w:left="720" w:hanging="360"/>
      </w:pPr>
      <w:rPr>
        <w:rFonts w:ascii="Arial" w:eastAsia="Cambria" w:hAnsi="Arial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8C304C"/>
    <w:multiLevelType w:val="hybridMultilevel"/>
    <w:tmpl w:val="FA90F78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2117BF9"/>
    <w:multiLevelType w:val="hybridMultilevel"/>
    <w:tmpl w:val="B3AA1C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7D5277F"/>
    <w:multiLevelType w:val="hybridMultilevel"/>
    <w:tmpl w:val="252C6E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9215DD5"/>
    <w:multiLevelType w:val="hybridMultilevel"/>
    <w:tmpl w:val="F578A28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EAA4786"/>
    <w:multiLevelType w:val="hybridMultilevel"/>
    <w:tmpl w:val="54BAE6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F5C6D91"/>
    <w:multiLevelType w:val="hybridMultilevel"/>
    <w:tmpl w:val="38E4111E"/>
    <w:lvl w:ilvl="0" w:tplc="04090001">
      <w:start w:val="1"/>
      <w:numFmt w:val="bullet"/>
      <w:lvlText w:val=""/>
      <w:lvlJc w:val="left"/>
      <w:pPr>
        <w:ind w:left="61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72" w:hanging="360"/>
      </w:pPr>
      <w:rPr>
        <w:rFonts w:ascii="Wingdings" w:hAnsi="Wingdings" w:hint="default"/>
      </w:rPr>
    </w:lvl>
  </w:abstractNum>
  <w:abstractNum w:abstractNumId="16">
    <w:nsid w:val="42556E97"/>
    <w:multiLevelType w:val="hybridMultilevel"/>
    <w:tmpl w:val="E402B4E8"/>
    <w:lvl w:ilvl="0" w:tplc="A2A0750A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7B143C02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7F7C3554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21C62B10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5494234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B4DCE6E2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EED4F796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F3D825B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ED348616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3597254"/>
    <w:multiLevelType w:val="hybridMultilevel"/>
    <w:tmpl w:val="6CFC7412"/>
    <w:lvl w:ilvl="0" w:tplc="04090001">
      <w:start w:val="1"/>
      <w:numFmt w:val="bullet"/>
      <w:lvlText w:val=""/>
      <w:lvlJc w:val="left"/>
      <w:pPr>
        <w:ind w:left="61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3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5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7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72" w:hanging="360"/>
      </w:pPr>
      <w:rPr>
        <w:rFonts w:ascii="Wingdings" w:hAnsi="Wingdings" w:hint="default"/>
      </w:rPr>
    </w:lvl>
  </w:abstractNum>
  <w:abstractNum w:abstractNumId="18">
    <w:nsid w:val="44221D2E"/>
    <w:multiLevelType w:val="hybridMultilevel"/>
    <w:tmpl w:val="4DA07E3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3A77AA6"/>
    <w:multiLevelType w:val="hybridMultilevel"/>
    <w:tmpl w:val="F9AAAF1E"/>
    <w:lvl w:ilvl="0" w:tplc="04090015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582535"/>
    <w:multiLevelType w:val="hybridMultilevel"/>
    <w:tmpl w:val="2CA07F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578E1BD9"/>
    <w:multiLevelType w:val="hybridMultilevel"/>
    <w:tmpl w:val="02CA809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7E367FB"/>
    <w:multiLevelType w:val="hybridMultilevel"/>
    <w:tmpl w:val="CF220BD8"/>
    <w:lvl w:ilvl="0" w:tplc="D9A668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616964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9E07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D4FE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8C3F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E76EE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AC15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EAE6C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890D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58EE68C2"/>
    <w:multiLevelType w:val="multilevel"/>
    <w:tmpl w:val="B9B858EE"/>
    <w:lvl w:ilvl="0">
      <w:start w:val="1"/>
      <w:numFmt w:val="upperLetter"/>
      <w:pStyle w:val="Heading6"/>
      <w:suff w:val="space"/>
      <w:lvlText w:val="Appendix %1:"/>
      <w:lvlJc w:val="left"/>
      <w:pPr>
        <w:ind w:left="360" w:hanging="360"/>
      </w:pPr>
      <w:rPr>
        <w:rFonts w:hint="default"/>
        <w:caps/>
        <w:strike w:val="0"/>
        <w:dstrike w:val="0"/>
        <w:vanish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4">
    <w:nsid w:val="59A67F37"/>
    <w:multiLevelType w:val="hybridMultilevel"/>
    <w:tmpl w:val="02CA809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BB45C15"/>
    <w:multiLevelType w:val="hybridMultilevel"/>
    <w:tmpl w:val="9D7ADF8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5D9607A7"/>
    <w:multiLevelType w:val="hybridMultilevel"/>
    <w:tmpl w:val="79505D2A"/>
    <w:lvl w:ilvl="0" w:tplc="6F8A7A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5EE6E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ACA5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221C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8DA4E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6225C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20E6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BCCAF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FA2AD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5FE21ACA"/>
    <w:multiLevelType w:val="hybridMultilevel"/>
    <w:tmpl w:val="D74C2790"/>
    <w:lvl w:ilvl="0" w:tplc="109A5E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AC6A9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E8946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5A0E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8E8E7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C0C07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318BB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81C9B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7229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5FE346F9"/>
    <w:multiLevelType w:val="hybridMultilevel"/>
    <w:tmpl w:val="A5984DD6"/>
    <w:lvl w:ilvl="0" w:tplc="5A3054EA">
      <w:start w:val="1"/>
      <w:numFmt w:val="upperLetter"/>
      <w:lvlText w:val="%1."/>
      <w:lvlJc w:val="left"/>
      <w:pPr>
        <w:ind w:left="720" w:hanging="360"/>
      </w:pPr>
      <w:rPr>
        <w:rFonts w:ascii="Arial" w:eastAsia="Cambria" w:hAnsi="Arial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6150D49"/>
    <w:multiLevelType w:val="hybridMultilevel"/>
    <w:tmpl w:val="97309A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A505275"/>
    <w:multiLevelType w:val="hybridMultilevel"/>
    <w:tmpl w:val="27F0754A"/>
    <w:lvl w:ilvl="0" w:tplc="04090001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3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72" w:hanging="360"/>
      </w:pPr>
      <w:rPr>
        <w:rFonts w:ascii="Wingdings" w:hAnsi="Wingdings" w:hint="default"/>
      </w:rPr>
    </w:lvl>
  </w:abstractNum>
  <w:abstractNum w:abstractNumId="31">
    <w:nsid w:val="717322DE"/>
    <w:multiLevelType w:val="hybridMultilevel"/>
    <w:tmpl w:val="24ECBF74"/>
    <w:lvl w:ilvl="0" w:tplc="7BB06E6E">
      <w:start w:val="1"/>
      <w:numFmt w:val="bullet"/>
      <w:pStyle w:val="Bullets"/>
      <w:lvlText w:val=""/>
      <w:lvlJc w:val="left"/>
      <w:pPr>
        <w:ind w:left="720" w:hanging="360"/>
      </w:pPr>
      <w:rPr>
        <w:rFonts w:ascii="Symbol" w:hAnsi="Symbol" w:hint="default"/>
        <w:color w:val="CD001E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27F3047"/>
    <w:multiLevelType w:val="hybridMultilevel"/>
    <w:tmpl w:val="AC5CECDC"/>
    <w:lvl w:ilvl="0" w:tplc="39D657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384B1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2A01C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F011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90BC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9252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B048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8A29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DAC4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>
    <w:nsid w:val="73F54515"/>
    <w:multiLevelType w:val="hybridMultilevel"/>
    <w:tmpl w:val="A63613F6"/>
    <w:lvl w:ilvl="0" w:tplc="04090019">
      <w:start w:val="1"/>
      <w:numFmt w:val="bullet"/>
      <w:pStyle w:val="Bullet1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760D2C64"/>
    <w:multiLevelType w:val="hybridMultilevel"/>
    <w:tmpl w:val="43CEA8F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76C36138"/>
    <w:multiLevelType w:val="hybridMultilevel"/>
    <w:tmpl w:val="CC00C1D8"/>
    <w:lvl w:ilvl="0" w:tplc="2668C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8A89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D293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ECC4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FC222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A1E81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168D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C89C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600E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>
    <w:nsid w:val="7C1D34FC"/>
    <w:multiLevelType w:val="hybridMultilevel"/>
    <w:tmpl w:val="D3282C1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C9778C6"/>
    <w:multiLevelType w:val="hybridMultilevel"/>
    <w:tmpl w:val="1BA8497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7DD11568"/>
    <w:multiLevelType w:val="hybridMultilevel"/>
    <w:tmpl w:val="E918EDBC"/>
    <w:lvl w:ilvl="0" w:tplc="FDCC42C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BFC9F1A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3BA20EF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B6B4A3D8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2206B8C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06F8A60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9B34CA2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A47814A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57C46D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9">
    <w:nsid w:val="7E3467F2"/>
    <w:multiLevelType w:val="hybridMultilevel"/>
    <w:tmpl w:val="F3828DD6"/>
    <w:lvl w:ilvl="0" w:tplc="EDFECB98">
      <w:start w:val="2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F98402DE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671AD206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CFC440AC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8F5C2972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79ECEF96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D7EE5F4E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C952DEF2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8EFA9E7E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1"/>
  </w:num>
  <w:num w:numId="2">
    <w:abstractNumId w:val="23"/>
  </w:num>
  <w:num w:numId="3">
    <w:abstractNumId w:val="8"/>
  </w:num>
  <w:num w:numId="4">
    <w:abstractNumId w:val="33"/>
  </w:num>
  <w:num w:numId="5">
    <w:abstractNumId w:val="28"/>
  </w:num>
  <w:num w:numId="6">
    <w:abstractNumId w:val="21"/>
  </w:num>
  <w:num w:numId="7">
    <w:abstractNumId w:val="16"/>
  </w:num>
  <w:num w:numId="8">
    <w:abstractNumId w:val="39"/>
  </w:num>
  <w:num w:numId="9">
    <w:abstractNumId w:val="10"/>
  </w:num>
  <w:num w:numId="10">
    <w:abstractNumId w:val="36"/>
  </w:num>
  <w:num w:numId="11">
    <w:abstractNumId w:val="17"/>
  </w:num>
  <w:num w:numId="12">
    <w:abstractNumId w:val="15"/>
  </w:num>
  <w:num w:numId="13">
    <w:abstractNumId w:val="24"/>
  </w:num>
  <w:num w:numId="14">
    <w:abstractNumId w:val="26"/>
  </w:num>
  <w:num w:numId="15">
    <w:abstractNumId w:val="9"/>
  </w:num>
  <w:num w:numId="16">
    <w:abstractNumId w:val="38"/>
  </w:num>
  <w:num w:numId="17">
    <w:abstractNumId w:val="32"/>
  </w:num>
  <w:num w:numId="18">
    <w:abstractNumId w:val="27"/>
  </w:num>
  <w:num w:numId="19">
    <w:abstractNumId w:val="30"/>
  </w:num>
  <w:num w:numId="20">
    <w:abstractNumId w:val="31"/>
  </w:num>
  <w:num w:numId="21">
    <w:abstractNumId w:val="8"/>
  </w:num>
  <w:num w:numId="22">
    <w:abstractNumId w:val="17"/>
  </w:num>
  <w:num w:numId="23">
    <w:abstractNumId w:val="30"/>
  </w:num>
  <w:num w:numId="24">
    <w:abstractNumId w:val="15"/>
  </w:num>
  <w:num w:numId="25">
    <w:abstractNumId w:val="0"/>
  </w:num>
  <w:num w:numId="26">
    <w:abstractNumId w:val="29"/>
  </w:num>
  <w:num w:numId="27">
    <w:abstractNumId w:val="25"/>
  </w:num>
  <w:num w:numId="28">
    <w:abstractNumId w:val="35"/>
  </w:num>
  <w:num w:numId="29">
    <w:abstractNumId w:val="34"/>
  </w:num>
  <w:num w:numId="30">
    <w:abstractNumId w:val="22"/>
  </w:num>
  <w:num w:numId="31">
    <w:abstractNumId w:val="13"/>
  </w:num>
  <w:num w:numId="32">
    <w:abstractNumId w:val="1"/>
  </w:num>
  <w:num w:numId="33">
    <w:abstractNumId w:val="5"/>
  </w:num>
  <w:num w:numId="34">
    <w:abstractNumId w:val="2"/>
  </w:num>
  <w:num w:numId="35">
    <w:abstractNumId w:val="3"/>
  </w:num>
  <w:num w:numId="36">
    <w:abstractNumId w:val="19"/>
  </w:num>
  <w:num w:numId="37">
    <w:abstractNumId w:val="4"/>
  </w:num>
  <w:num w:numId="38">
    <w:abstractNumId w:val="7"/>
  </w:num>
  <w:num w:numId="39">
    <w:abstractNumId w:val="6"/>
  </w:num>
  <w:num w:numId="40">
    <w:abstractNumId w:val="18"/>
  </w:num>
  <w:num w:numId="41">
    <w:abstractNumId w:val="11"/>
  </w:num>
  <w:num w:numId="42">
    <w:abstractNumId w:val="12"/>
  </w:num>
  <w:num w:numId="43">
    <w:abstractNumId w:val="20"/>
  </w:num>
  <w:num w:numId="44">
    <w:abstractNumId w:val="14"/>
  </w:num>
  <w:num w:numId="45">
    <w:abstractNumId w:val="3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ctiveWritingStyle w:appName="MSWord" w:lang="en-US" w:vendorID="64" w:dllVersion="131078" w:nlCheck="1" w:checkStyle="0"/>
  <w:activeWritingStyle w:appName="MSWord" w:lang="es-PR" w:vendorID="64" w:dllVersion="131078" w:nlCheck="1" w:checkStyle="1"/>
  <w:attachedTemplate r:id="rId1"/>
  <w:defaultTabStop w:val="720"/>
  <w:drawingGridHorizontalSpacing w:val="120"/>
  <w:displayHorizontalDrawingGridEvery w:val="0"/>
  <w:displayVerticalDrawingGridEvery w:val="0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PubVPasteboard_" w:val="7"/>
    <w:docVar w:name="OpenInPublishingView" w:val="w:docVa"/>
  </w:docVars>
  <w:rsids>
    <w:rsidRoot w:val="00734E93"/>
    <w:rsid w:val="00000AD2"/>
    <w:rsid w:val="00001588"/>
    <w:rsid w:val="00003AF8"/>
    <w:rsid w:val="00005065"/>
    <w:rsid w:val="00012C10"/>
    <w:rsid w:val="00013165"/>
    <w:rsid w:val="0001745C"/>
    <w:rsid w:val="00020AA2"/>
    <w:rsid w:val="00023026"/>
    <w:rsid w:val="000230F8"/>
    <w:rsid w:val="00025838"/>
    <w:rsid w:val="00025906"/>
    <w:rsid w:val="00025954"/>
    <w:rsid w:val="00027EF2"/>
    <w:rsid w:val="0003021D"/>
    <w:rsid w:val="00031A0F"/>
    <w:rsid w:val="000326F8"/>
    <w:rsid w:val="000333CB"/>
    <w:rsid w:val="000357AF"/>
    <w:rsid w:val="00036554"/>
    <w:rsid w:val="00036A36"/>
    <w:rsid w:val="000410AA"/>
    <w:rsid w:val="00042ED1"/>
    <w:rsid w:val="00042F56"/>
    <w:rsid w:val="00044A8C"/>
    <w:rsid w:val="00044F97"/>
    <w:rsid w:val="00046D15"/>
    <w:rsid w:val="00046F19"/>
    <w:rsid w:val="00047C7B"/>
    <w:rsid w:val="00052629"/>
    <w:rsid w:val="0005650E"/>
    <w:rsid w:val="00057A13"/>
    <w:rsid w:val="00061974"/>
    <w:rsid w:val="0006282B"/>
    <w:rsid w:val="00063015"/>
    <w:rsid w:val="00065E99"/>
    <w:rsid w:val="00067D07"/>
    <w:rsid w:val="00070054"/>
    <w:rsid w:val="00070665"/>
    <w:rsid w:val="000731CD"/>
    <w:rsid w:val="0007425A"/>
    <w:rsid w:val="0007532D"/>
    <w:rsid w:val="00075AC1"/>
    <w:rsid w:val="00077CDD"/>
    <w:rsid w:val="0008067D"/>
    <w:rsid w:val="0008070F"/>
    <w:rsid w:val="00080DA9"/>
    <w:rsid w:val="00081D40"/>
    <w:rsid w:val="00082768"/>
    <w:rsid w:val="00082873"/>
    <w:rsid w:val="00083E16"/>
    <w:rsid w:val="00083E3E"/>
    <w:rsid w:val="000848FC"/>
    <w:rsid w:val="00086A77"/>
    <w:rsid w:val="000875F5"/>
    <w:rsid w:val="0008767A"/>
    <w:rsid w:val="00087B0A"/>
    <w:rsid w:val="000904DE"/>
    <w:rsid w:val="000914ED"/>
    <w:rsid w:val="00092155"/>
    <w:rsid w:val="00095ACD"/>
    <w:rsid w:val="000971EA"/>
    <w:rsid w:val="00097918"/>
    <w:rsid w:val="000A0E42"/>
    <w:rsid w:val="000B1994"/>
    <w:rsid w:val="000B3696"/>
    <w:rsid w:val="000B6B98"/>
    <w:rsid w:val="000C3CB1"/>
    <w:rsid w:val="000C3EA1"/>
    <w:rsid w:val="000C569A"/>
    <w:rsid w:val="000C5817"/>
    <w:rsid w:val="000D0499"/>
    <w:rsid w:val="000D092C"/>
    <w:rsid w:val="000D0A00"/>
    <w:rsid w:val="000D2D5A"/>
    <w:rsid w:val="000D47EF"/>
    <w:rsid w:val="000D5A62"/>
    <w:rsid w:val="000D7B9B"/>
    <w:rsid w:val="000E1446"/>
    <w:rsid w:val="000E1BD1"/>
    <w:rsid w:val="000E738F"/>
    <w:rsid w:val="000E790F"/>
    <w:rsid w:val="000F0A9C"/>
    <w:rsid w:val="000F2A7D"/>
    <w:rsid w:val="000F55E3"/>
    <w:rsid w:val="00101603"/>
    <w:rsid w:val="001051AE"/>
    <w:rsid w:val="00105C72"/>
    <w:rsid w:val="00105EF0"/>
    <w:rsid w:val="00106789"/>
    <w:rsid w:val="00107B60"/>
    <w:rsid w:val="00107DE3"/>
    <w:rsid w:val="00110898"/>
    <w:rsid w:val="00111A81"/>
    <w:rsid w:val="00112C79"/>
    <w:rsid w:val="00115092"/>
    <w:rsid w:val="0011734B"/>
    <w:rsid w:val="00117715"/>
    <w:rsid w:val="00122327"/>
    <w:rsid w:val="00123A89"/>
    <w:rsid w:val="00124777"/>
    <w:rsid w:val="00125DB4"/>
    <w:rsid w:val="00126C40"/>
    <w:rsid w:val="00140F0D"/>
    <w:rsid w:val="0014233B"/>
    <w:rsid w:val="001441B3"/>
    <w:rsid w:val="00144E40"/>
    <w:rsid w:val="0015107C"/>
    <w:rsid w:val="00151ADB"/>
    <w:rsid w:val="0015451F"/>
    <w:rsid w:val="00160793"/>
    <w:rsid w:val="001647E2"/>
    <w:rsid w:val="0016754E"/>
    <w:rsid w:val="00173F40"/>
    <w:rsid w:val="00181D2E"/>
    <w:rsid w:val="00195041"/>
    <w:rsid w:val="001960A7"/>
    <w:rsid w:val="0019623B"/>
    <w:rsid w:val="00196841"/>
    <w:rsid w:val="00197F68"/>
    <w:rsid w:val="001A00AC"/>
    <w:rsid w:val="001A0E54"/>
    <w:rsid w:val="001A3D15"/>
    <w:rsid w:val="001A3E28"/>
    <w:rsid w:val="001A4110"/>
    <w:rsid w:val="001A5476"/>
    <w:rsid w:val="001A6D93"/>
    <w:rsid w:val="001B26DE"/>
    <w:rsid w:val="001B279C"/>
    <w:rsid w:val="001B326B"/>
    <w:rsid w:val="001B4E5D"/>
    <w:rsid w:val="001C1613"/>
    <w:rsid w:val="001C6511"/>
    <w:rsid w:val="001C6B75"/>
    <w:rsid w:val="001D1115"/>
    <w:rsid w:val="001D13EF"/>
    <w:rsid w:val="001D226B"/>
    <w:rsid w:val="001D609D"/>
    <w:rsid w:val="001E2073"/>
    <w:rsid w:val="001E4E8E"/>
    <w:rsid w:val="001E4FA4"/>
    <w:rsid w:val="001F2AAE"/>
    <w:rsid w:val="001F2B70"/>
    <w:rsid w:val="001F4C52"/>
    <w:rsid w:val="001F5E87"/>
    <w:rsid w:val="001F786A"/>
    <w:rsid w:val="00200221"/>
    <w:rsid w:val="0020037F"/>
    <w:rsid w:val="002005F3"/>
    <w:rsid w:val="00200CA2"/>
    <w:rsid w:val="0020237E"/>
    <w:rsid w:val="0021275C"/>
    <w:rsid w:val="0021290E"/>
    <w:rsid w:val="00212BF7"/>
    <w:rsid w:val="00213426"/>
    <w:rsid w:val="002173E0"/>
    <w:rsid w:val="002215DC"/>
    <w:rsid w:val="00224106"/>
    <w:rsid w:val="00226D84"/>
    <w:rsid w:val="0023184E"/>
    <w:rsid w:val="00233DB4"/>
    <w:rsid w:val="00234CDF"/>
    <w:rsid w:val="00236752"/>
    <w:rsid w:val="00237903"/>
    <w:rsid w:val="00240F93"/>
    <w:rsid w:val="0024409C"/>
    <w:rsid w:val="0024789B"/>
    <w:rsid w:val="00256E16"/>
    <w:rsid w:val="00260253"/>
    <w:rsid w:val="00262113"/>
    <w:rsid w:val="00263AD6"/>
    <w:rsid w:val="002641F4"/>
    <w:rsid w:val="00266C24"/>
    <w:rsid w:val="002702C3"/>
    <w:rsid w:val="002707A1"/>
    <w:rsid w:val="00272CC6"/>
    <w:rsid w:val="002744AD"/>
    <w:rsid w:val="00275044"/>
    <w:rsid w:val="0027619F"/>
    <w:rsid w:val="00281D12"/>
    <w:rsid w:val="0028287D"/>
    <w:rsid w:val="00282A28"/>
    <w:rsid w:val="0028397B"/>
    <w:rsid w:val="00284E80"/>
    <w:rsid w:val="0028739A"/>
    <w:rsid w:val="00287414"/>
    <w:rsid w:val="002938E1"/>
    <w:rsid w:val="002A010F"/>
    <w:rsid w:val="002A03CF"/>
    <w:rsid w:val="002A6C6A"/>
    <w:rsid w:val="002A76DB"/>
    <w:rsid w:val="002B33E1"/>
    <w:rsid w:val="002B3451"/>
    <w:rsid w:val="002C0133"/>
    <w:rsid w:val="002C1999"/>
    <w:rsid w:val="002C233D"/>
    <w:rsid w:val="002C3408"/>
    <w:rsid w:val="002C4DFE"/>
    <w:rsid w:val="002D432D"/>
    <w:rsid w:val="002D6237"/>
    <w:rsid w:val="002E0430"/>
    <w:rsid w:val="002E0CCB"/>
    <w:rsid w:val="002E1844"/>
    <w:rsid w:val="002E1E95"/>
    <w:rsid w:val="002E3273"/>
    <w:rsid w:val="002E4EE6"/>
    <w:rsid w:val="002E4F10"/>
    <w:rsid w:val="002E5507"/>
    <w:rsid w:val="002E7D01"/>
    <w:rsid w:val="002F1B91"/>
    <w:rsid w:val="002F204E"/>
    <w:rsid w:val="002F3ED2"/>
    <w:rsid w:val="002F422A"/>
    <w:rsid w:val="002F4564"/>
    <w:rsid w:val="002F4E20"/>
    <w:rsid w:val="00301157"/>
    <w:rsid w:val="00302655"/>
    <w:rsid w:val="00303F64"/>
    <w:rsid w:val="00306CA2"/>
    <w:rsid w:val="003110D7"/>
    <w:rsid w:val="00316D86"/>
    <w:rsid w:val="003213D4"/>
    <w:rsid w:val="00326C75"/>
    <w:rsid w:val="00330084"/>
    <w:rsid w:val="0033165C"/>
    <w:rsid w:val="00336565"/>
    <w:rsid w:val="00336DE1"/>
    <w:rsid w:val="00337413"/>
    <w:rsid w:val="00341252"/>
    <w:rsid w:val="003419D8"/>
    <w:rsid w:val="00342C2A"/>
    <w:rsid w:val="00342F3F"/>
    <w:rsid w:val="0034553B"/>
    <w:rsid w:val="00347F81"/>
    <w:rsid w:val="00353310"/>
    <w:rsid w:val="00355633"/>
    <w:rsid w:val="003622D5"/>
    <w:rsid w:val="00363868"/>
    <w:rsid w:val="0036460F"/>
    <w:rsid w:val="00364895"/>
    <w:rsid w:val="00364FAE"/>
    <w:rsid w:val="0037121B"/>
    <w:rsid w:val="00373444"/>
    <w:rsid w:val="00377A8E"/>
    <w:rsid w:val="0038161F"/>
    <w:rsid w:val="0038289B"/>
    <w:rsid w:val="00382BD1"/>
    <w:rsid w:val="00382F51"/>
    <w:rsid w:val="00383967"/>
    <w:rsid w:val="003863D6"/>
    <w:rsid w:val="00386B86"/>
    <w:rsid w:val="00387B39"/>
    <w:rsid w:val="003929E1"/>
    <w:rsid w:val="00396D4C"/>
    <w:rsid w:val="00396D6A"/>
    <w:rsid w:val="003A09E4"/>
    <w:rsid w:val="003A23AD"/>
    <w:rsid w:val="003A26C2"/>
    <w:rsid w:val="003A3D07"/>
    <w:rsid w:val="003A46FD"/>
    <w:rsid w:val="003B3820"/>
    <w:rsid w:val="003B552B"/>
    <w:rsid w:val="003B6515"/>
    <w:rsid w:val="003C3837"/>
    <w:rsid w:val="003C400A"/>
    <w:rsid w:val="003C47CB"/>
    <w:rsid w:val="003D095D"/>
    <w:rsid w:val="003D0D23"/>
    <w:rsid w:val="003D1517"/>
    <w:rsid w:val="003D1590"/>
    <w:rsid w:val="003D35CB"/>
    <w:rsid w:val="003D679B"/>
    <w:rsid w:val="003D7039"/>
    <w:rsid w:val="003D777C"/>
    <w:rsid w:val="003E0103"/>
    <w:rsid w:val="003E1A21"/>
    <w:rsid w:val="003F1B3D"/>
    <w:rsid w:val="003F4D6B"/>
    <w:rsid w:val="003F78EC"/>
    <w:rsid w:val="004000CA"/>
    <w:rsid w:val="004005B7"/>
    <w:rsid w:val="00401E77"/>
    <w:rsid w:val="00403F5A"/>
    <w:rsid w:val="00404A16"/>
    <w:rsid w:val="00404ED3"/>
    <w:rsid w:val="00404F40"/>
    <w:rsid w:val="00411AA7"/>
    <w:rsid w:val="004121AD"/>
    <w:rsid w:val="00412BF2"/>
    <w:rsid w:val="00414F05"/>
    <w:rsid w:val="00420969"/>
    <w:rsid w:val="00420CA4"/>
    <w:rsid w:val="004212AB"/>
    <w:rsid w:val="00426F9E"/>
    <w:rsid w:val="004358EC"/>
    <w:rsid w:val="00436B59"/>
    <w:rsid w:val="0043750F"/>
    <w:rsid w:val="004379F4"/>
    <w:rsid w:val="00441A03"/>
    <w:rsid w:val="0044335A"/>
    <w:rsid w:val="00446FBB"/>
    <w:rsid w:val="00447ACB"/>
    <w:rsid w:val="004524A5"/>
    <w:rsid w:val="004532DC"/>
    <w:rsid w:val="0045500E"/>
    <w:rsid w:val="00455D3B"/>
    <w:rsid w:val="004562D0"/>
    <w:rsid w:val="00460169"/>
    <w:rsid w:val="0046568D"/>
    <w:rsid w:val="004739F2"/>
    <w:rsid w:val="00474239"/>
    <w:rsid w:val="00474994"/>
    <w:rsid w:val="00475C30"/>
    <w:rsid w:val="00476624"/>
    <w:rsid w:val="004801AD"/>
    <w:rsid w:val="00481201"/>
    <w:rsid w:val="004824AC"/>
    <w:rsid w:val="00484007"/>
    <w:rsid w:val="004848EE"/>
    <w:rsid w:val="00487A80"/>
    <w:rsid w:val="004910D6"/>
    <w:rsid w:val="004921C8"/>
    <w:rsid w:val="00492710"/>
    <w:rsid w:val="00495B15"/>
    <w:rsid w:val="00496BE1"/>
    <w:rsid w:val="00496C79"/>
    <w:rsid w:val="004A19C2"/>
    <w:rsid w:val="004A4D1E"/>
    <w:rsid w:val="004A7DDD"/>
    <w:rsid w:val="004B262B"/>
    <w:rsid w:val="004B3C92"/>
    <w:rsid w:val="004B607D"/>
    <w:rsid w:val="004B6460"/>
    <w:rsid w:val="004B7FD3"/>
    <w:rsid w:val="004C0E18"/>
    <w:rsid w:val="004C29F2"/>
    <w:rsid w:val="004C2C2E"/>
    <w:rsid w:val="004C3770"/>
    <w:rsid w:val="004C3E16"/>
    <w:rsid w:val="004C7B40"/>
    <w:rsid w:val="004D1217"/>
    <w:rsid w:val="004D1527"/>
    <w:rsid w:val="004D24C2"/>
    <w:rsid w:val="004D3DAE"/>
    <w:rsid w:val="004D5E1F"/>
    <w:rsid w:val="004E00DE"/>
    <w:rsid w:val="004E0219"/>
    <w:rsid w:val="004E127B"/>
    <w:rsid w:val="004E1B4E"/>
    <w:rsid w:val="004E4C1C"/>
    <w:rsid w:val="004E70EB"/>
    <w:rsid w:val="004E72B9"/>
    <w:rsid w:val="004E7468"/>
    <w:rsid w:val="004F17E1"/>
    <w:rsid w:val="004F18A6"/>
    <w:rsid w:val="004F1E3A"/>
    <w:rsid w:val="004F39E6"/>
    <w:rsid w:val="004F4A16"/>
    <w:rsid w:val="004F59C1"/>
    <w:rsid w:val="004F7806"/>
    <w:rsid w:val="004F78C1"/>
    <w:rsid w:val="004F7E3D"/>
    <w:rsid w:val="00500DC7"/>
    <w:rsid w:val="00501C31"/>
    <w:rsid w:val="00502139"/>
    <w:rsid w:val="00503D9F"/>
    <w:rsid w:val="00505DE0"/>
    <w:rsid w:val="0050624E"/>
    <w:rsid w:val="00507D8E"/>
    <w:rsid w:val="00511A29"/>
    <w:rsid w:val="005159F8"/>
    <w:rsid w:val="00515F06"/>
    <w:rsid w:val="005207AD"/>
    <w:rsid w:val="00520C2D"/>
    <w:rsid w:val="00522280"/>
    <w:rsid w:val="00522A36"/>
    <w:rsid w:val="005241A7"/>
    <w:rsid w:val="005242CE"/>
    <w:rsid w:val="005245EF"/>
    <w:rsid w:val="005253F9"/>
    <w:rsid w:val="00531102"/>
    <w:rsid w:val="00531329"/>
    <w:rsid w:val="00532D90"/>
    <w:rsid w:val="0053399B"/>
    <w:rsid w:val="00533F70"/>
    <w:rsid w:val="00534FEF"/>
    <w:rsid w:val="00536423"/>
    <w:rsid w:val="00540AFB"/>
    <w:rsid w:val="00542F89"/>
    <w:rsid w:val="0054309B"/>
    <w:rsid w:val="00544D10"/>
    <w:rsid w:val="00546D56"/>
    <w:rsid w:val="00551542"/>
    <w:rsid w:val="00551A34"/>
    <w:rsid w:val="00552E49"/>
    <w:rsid w:val="00553373"/>
    <w:rsid w:val="0055396D"/>
    <w:rsid w:val="00553A4A"/>
    <w:rsid w:val="005543D1"/>
    <w:rsid w:val="00555B5A"/>
    <w:rsid w:val="0056111D"/>
    <w:rsid w:val="00562970"/>
    <w:rsid w:val="00562DE2"/>
    <w:rsid w:val="005654A3"/>
    <w:rsid w:val="00565F00"/>
    <w:rsid w:val="0056664D"/>
    <w:rsid w:val="005677AD"/>
    <w:rsid w:val="00571286"/>
    <w:rsid w:val="005735E8"/>
    <w:rsid w:val="00574D6C"/>
    <w:rsid w:val="00577456"/>
    <w:rsid w:val="00577B0B"/>
    <w:rsid w:val="00580E59"/>
    <w:rsid w:val="00581203"/>
    <w:rsid w:val="00581A7C"/>
    <w:rsid w:val="00581BF5"/>
    <w:rsid w:val="0058255B"/>
    <w:rsid w:val="0058331D"/>
    <w:rsid w:val="00583393"/>
    <w:rsid w:val="00586C10"/>
    <w:rsid w:val="00592973"/>
    <w:rsid w:val="005933F3"/>
    <w:rsid w:val="005934EA"/>
    <w:rsid w:val="00596CAC"/>
    <w:rsid w:val="005A0553"/>
    <w:rsid w:val="005A087F"/>
    <w:rsid w:val="005A2B91"/>
    <w:rsid w:val="005A2DFA"/>
    <w:rsid w:val="005A2E00"/>
    <w:rsid w:val="005A425D"/>
    <w:rsid w:val="005B0E2C"/>
    <w:rsid w:val="005B2C6E"/>
    <w:rsid w:val="005B2E2E"/>
    <w:rsid w:val="005B2E78"/>
    <w:rsid w:val="005B373E"/>
    <w:rsid w:val="005B3B9E"/>
    <w:rsid w:val="005B4877"/>
    <w:rsid w:val="005B51EB"/>
    <w:rsid w:val="005B6061"/>
    <w:rsid w:val="005B720D"/>
    <w:rsid w:val="005C028C"/>
    <w:rsid w:val="005C4348"/>
    <w:rsid w:val="005C5D89"/>
    <w:rsid w:val="005C6A18"/>
    <w:rsid w:val="005C7C23"/>
    <w:rsid w:val="005D1343"/>
    <w:rsid w:val="005D34F6"/>
    <w:rsid w:val="005D3C1F"/>
    <w:rsid w:val="005D7984"/>
    <w:rsid w:val="005E03FC"/>
    <w:rsid w:val="005E0B09"/>
    <w:rsid w:val="005E0D93"/>
    <w:rsid w:val="005E262F"/>
    <w:rsid w:val="005E2A7F"/>
    <w:rsid w:val="005E5739"/>
    <w:rsid w:val="005E6CC4"/>
    <w:rsid w:val="005E7766"/>
    <w:rsid w:val="005E7AD8"/>
    <w:rsid w:val="005F5037"/>
    <w:rsid w:val="005F6CE6"/>
    <w:rsid w:val="00601A3C"/>
    <w:rsid w:val="00602179"/>
    <w:rsid w:val="00604DB2"/>
    <w:rsid w:val="0060785B"/>
    <w:rsid w:val="00610E8B"/>
    <w:rsid w:val="006118C6"/>
    <w:rsid w:val="00611E14"/>
    <w:rsid w:val="00614D7E"/>
    <w:rsid w:val="006167C2"/>
    <w:rsid w:val="00617636"/>
    <w:rsid w:val="00617FC1"/>
    <w:rsid w:val="00622434"/>
    <w:rsid w:val="00624293"/>
    <w:rsid w:val="00624E4F"/>
    <w:rsid w:val="0062553A"/>
    <w:rsid w:val="00625659"/>
    <w:rsid w:val="006335C1"/>
    <w:rsid w:val="0063497A"/>
    <w:rsid w:val="006423C5"/>
    <w:rsid w:val="00645CA0"/>
    <w:rsid w:val="00647C87"/>
    <w:rsid w:val="0065361A"/>
    <w:rsid w:val="00653AAE"/>
    <w:rsid w:val="00653D4E"/>
    <w:rsid w:val="00657841"/>
    <w:rsid w:val="00664E85"/>
    <w:rsid w:val="0066757A"/>
    <w:rsid w:val="00667978"/>
    <w:rsid w:val="00670CC3"/>
    <w:rsid w:val="0067279D"/>
    <w:rsid w:val="00672ACE"/>
    <w:rsid w:val="006736D5"/>
    <w:rsid w:val="00675209"/>
    <w:rsid w:val="00675271"/>
    <w:rsid w:val="006765B7"/>
    <w:rsid w:val="006773DD"/>
    <w:rsid w:val="00681598"/>
    <w:rsid w:val="006815D5"/>
    <w:rsid w:val="00683524"/>
    <w:rsid w:val="006835E2"/>
    <w:rsid w:val="006855C5"/>
    <w:rsid w:val="006861DA"/>
    <w:rsid w:val="00690ACC"/>
    <w:rsid w:val="00691E56"/>
    <w:rsid w:val="00694245"/>
    <w:rsid w:val="006970AB"/>
    <w:rsid w:val="006A3C8A"/>
    <w:rsid w:val="006A40B4"/>
    <w:rsid w:val="006A418A"/>
    <w:rsid w:val="006A6FB9"/>
    <w:rsid w:val="006B4801"/>
    <w:rsid w:val="006B5CC5"/>
    <w:rsid w:val="006B69AD"/>
    <w:rsid w:val="006B6E92"/>
    <w:rsid w:val="006B78F4"/>
    <w:rsid w:val="006C0030"/>
    <w:rsid w:val="006C088C"/>
    <w:rsid w:val="006C1A5B"/>
    <w:rsid w:val="006C5024"/>
    <w:rsid w:val="006C5377"/>
    <w:rsid w:val="006C53E8"/>
    <w:rsid w:val="006C6FBC"/>
    <w:rsid w:val="006D3A02"/>
    <w:rsid w:val="006D611F"/>
    <w:rsid w:val="006D7724"/>
    <w:rsid w:val="006E1454"/>
    <w:rsid w:val="006E1E3E"/>
    <w:rsid w:val="006E771B"/>
    <w:rsid w:val="006F3321"/>
    <w:rsid w:val="006F5268"/>
    <w:rsid w:val="006F6555"/>
    <w:rsid w:val="006F6E54"/>
    <w:rsid w:val="006F74E6"/>
    <w:rsid w:val="00701D23"/>
    <w:rsid w:val="007032EC"/>
    <w:rsid w:val="00703C8C"/>
    <w:rsid w:val="00704415"/>
    <w:rsid w:val="007056FB"/>
    <w:rsid w:val="0071042D"/>
    <w:rsid w:val="007104FF"/>
    <w:rsid w:val="00710D04"/>
    <w:rsid w:val="00714F37"/>
    <w:rsid w:val="0071551B"/>
    <w:rsid w:val="00716574"/>
    <w:rsid w:val="0071770F"/>
    <w:rsid w:val="00717D42"/>
    <w:rsid w:val="00721A5F"/>
    <w:rsid w:val="00722EE8"/>
    <w:rsid w:val="00723B4A"/>
    <w:rsid w:val="007244FA"/>
    <w:rsid w:val="00724D23"/>
    <w:rsid w:val="00726E29"/>
    <w:rsid w:val="0072716F"/>
    <w:rsid w:val="00727470"/>
    <w:rsid w:val="00730C3D"/>
    <w:rsid w:val="00731469"/>
    <w:rsid w:val="00731B53"/>
    <w:rsid w:val="00734E93"/>
    <w:rsid w:val="00735AFE"/>
    <w:rsid w:val="007368B0"/>
    <w:rsid w:val="0074185C"/>
    <w:rsid w:val="00742A99"/>
    <w:rsid w:val="00743044"/>
    <w:rsid w:val="00743F64"/>
    <w:rsid w:val="00744AFD"/>
    <w:rsid w:val="00746989"/>
    <w:rsid w:val="00747103"/>
    <w:rsid w:val="007510D7"/>
    <w:rsid w:val="0075311B"/>
    <w:rsid w:val="00757608"/>
    <w:rsid w:val="007604AA"/>
    <w:rsid w:val="007616AA"/>
    <w:rsid w:val="00763B38"/>
    <w:rsid w:val="00767085"/>
    <w:rsid w:val="0077048A"/>
    <w:rsid w:val="00771D21"/>
    <w:rsid w:val="007727FC"/>
    <w:rsid w:val="0078134D"/>
    <w:rsid w:val="007873D6"/>
    <w:rsid w:val="007902C9"/>
    <w:rsid w:val="00792808"/>
    <w:rsid w:val="00792DE1"/>
    <w:rsid w:val="00795CAE"/>
    <w:rsid w:val="00795DB2"/>
    <w:rsid w:val="007962C5"/>
    <w:rsid w:val="00796BD0"/>
    <w:rsid w:val="007974FD"/>
    <w:rsid w:val="007A2FDA"/>
    <w:rsid w:val="007A47A0"/>
    <w:rsid w:val="007A7F17"/>
    <w:rsid w:val="007B12ED"/>
    <w:rsid w:val="007B2CBA"/>
    <w:rsid w:val="007B4183"/>
    <w:rsid w:val="007B6FF8"/>
    <w:rsid w:val="007C0164"/>
    <w:rsid w:val="007C4045"/>
    <w:rsid w:val="007C4862"/>
    <w:rsid w:val="007C6D44"/>
    <w:rsid w:val="007C6F69"/>
    <w:rsid w:val="007D097D"/>
    <w:rsid w:val="007D10C7"/>
    <w:rsid w:val="007E16B3"/>
    <w:rsid w:val="007E2955"/>
    <w:rsid w:val="007E4A71"/>
    <w:rsid w:val="007E59D6"/>
    <w:rsid w:val="007E66FF"/>
    <w:rsid w:val="007F15C1"/>
    <w:rsid w:val="007F20A2"/>
    <w:rsid w:val="007F3217"/>
    <w:rsid w:val="008011C9"/>
    <w:rsid w:val="0080166A"/>
    <w:rsid w:val="00802C69"/>
    <w:rsid w:val="008032CD"/>
    <w:rsid w:val="00803317"/>
    <w:rsid w:val="00806675"/>
    <w:rsid w:val="008117BE"/>
    <w:rsid w:val="0081412F"/>
    <w:rsid w:val="008160E4"/>
    <w:rsid w:val="008208FF"/>
    <w:rsid w:val="00821FFC"/>
    <w:rsid w:val="00822083"/>
    <w:rsid w:val="008227BA"/>
    <w:rsid w:val="00824398"/>
    <w:rsid w:val="008247EA"/>
    <w:rsid w:val="00824963"/>
    <w:rsid w:val="00824E33"/>
    <w:rsid w:val="00832681"/>
    <w:rsid w:val="00835223"/>
    <w:rsid w:val="00837AA7"/>
    <w:rsid w:val="0084064F"/>
    <w:rsid w:val="00841612"/>
    <w:rsid w:val="00843DE2"/>
    <w:rsid w:val="00844A72"/>
    <w:rsid w:val="00844D08"/>
    <w:rsid w:val="00846512"/>
    <w:rsid w:val="0085297A"/>
    <w:rsid w:val="008578F0"/>
    <w:rsid w:val="008600C7"/>
    <w:rsid w:val="00860CEB"/>
    <w:rsid w:val="00860FA4"/>
    <w:rsid w:val="00864450"/>
    <w:rsid w:val="0086482D"/>
    <w:rsid w:val="00864AED"/>
    <w:rsid w:val="00864E23"/>
    <w:rsid w:val="0086545A"/>
    <w:rsid w:val="0087121F"/>
    <w:rsid w:val="00872125"/>
    <w:rsid w:val="00872817"/>
    <w:rsid w:val="00874200"/>
    <w:rsid w:val="00874987"/>
    <w:rsid w:val="00875405"/>
    <w:rsid w:val="00876FD5"/>
    <w:rsid w:val="00877140"/>
    <w:rsid w:val="00877566"/>
    <w:rsid w:val="0087797B"/>
    <w:rsid w:val="00884465"/>
    <w:rsid w:val="00884901"/>
    <w:rsid w:val="008853BA"/>
    <w:rsid w:val="00886F3C"/>
    <w:rsid w:val="00886F8A"/>
    <w:rsid w:val="008877DF"/>
    <w:rsid w:val="0089065A"/>
    <w:rsid w:val="00890B73"/>
    <w:rsid w:val="00891007"/>
    <w:rsid w:val="0089369E"/>
    <w:rsid w:val="00895018"/>
    <w:rsid w:val="00895B52"/>
    <w:rsid w:val="00896EDC"/>
    <w:rsid w:val="00897AD7"/>
    <w:rsid w:val="008A1930"/>
    <w:rsid w:val="008A451D"/>
    <w:rsid w:val="008A6E71"/>
    <w:rsid w:val="008B0488"/>
    <w:rsid w:val="008B0909"/>
    <w:rsid w:val="008B1528"/>
    <w:rsid w:val="008B1F6F"/>
    <w:rsid w:val="008B3C6A"/>
    <w:rsid w:val="008B78A5"/>
    <w:rsid w:val="008B7923"/>
    <w:rsid w:val="008C0FBF"/>
    <w:rsid w:val="008D00D9"/>
    <w:rsid w:val="008D0CAA"/>
    <w:rsid w:val="008D10B2"/>
    <w:rsid w:val="008D27B9"/>
    <w:rsid w:val="008D3AE0"/>
    <w:rsid w:val="008D4DCD"/>
    <w:rsid w:val="008D4EFC"/>
    <w:rsid w:val="008D6C1C"/>
    <w:rsid w:val="008E4D5B"/>
    <w:rsid w:val="008E5C6C"/>
    <w:rsid w:val="008E6080"/>
    <w:rsid w:val="008E74B2"/>
    <w:rsid w:val="008F0223"/>
    <w:rsid w:val="008F0CE5"/>
    <w:rsid w:val="008F2BA4"/>
    <w:rsid w:val="008F2D26"/>
    <w:rsid w:val="008F462F"/>
    <w:rsid w:val="008F4ED4"/>
    <w:rsid w:val="008F50CF"/>
    <w:rsid w:val="008F5558"/>
    <w:rsid w:val="008F5DF3"/>
    <w:rsid w:val="008F7337"/>
    <w:rsid w:val="0090207A"/>
    <w:rsid w:val="00904227"/>
    <w:rsid w:val="009045C6"/>
    <w:rsid w:val="009048AD"/>
    <w:rsid w:val="00904D2A"/>
    <w:rsid w:val="00904F17"/>
    <w:rsid w:val="00905878"/>
    <w:rsid w:val="00910234"/>
    <w:rsid w:val="0091171B"/>
    <w:rsid w:val="0091186C"/>
    <w:rsid w:val="009164E6"/>
    <w:rsid w:val="0091774B"/>
    <w:rsid w:val="00923A3E"/>
    <w:rsid w:val="00923DED"/>
    <w:rsid w:val="00923EF8"/>
    <w:rsid w:val="009243E3"/>
    <w:rsid w:val="00924D9B"/>
    <w:rsid w:val="00925128"/>
    <w:rsid w:val="00925CC4"/>
    <w:rsid w:val="009266BF"/>
    <w:rsid w:val="00926E08"/>
    <w:rsid w:val="00926E7A"/>
    <w:rsid w:val="00927D1D"/>
    <w:rsid w:val="00941A9B"/>
    <w:rsid w:val="00943AEF"/>
    <w:rsid w:val="009449DB"/>
    <w:rsid w:val="00945F3E"/>
    <w:rsid w:val="009478CB"/>
    <w:rsid w:val="0095001D"/>
    <w:rsid w:val="00952ED6"/>
    <w:rsid w:val="0095603E"/>
    <w:rsid w:val="00957197"/>
    <w:rsid w:val="0096068C"/>
    <w:rsid w:val="00961190"/>
    <w:rsid w:val="00966243"/>
    <w:rsid w:val="0096624D"/>
    <w:rsid w:val="00966665"/>
    <w:rsid w:val="0096683B"/>
    <w:rsid w:val="00966A76"/>
    <w:rsid w:val="009670BC"/>
    <w:rsid w:val="00970A23"/>
    <w:rsid w:val="00970B80"/>
    <w:rsid w:val="00971D08"/>
    <w:rsid w:val="009750A7"/>
    <w:rsid w:val="00980223"/>
    <w:rsid w:val="00984414"/>
    <w:rsid w:val="0098682D"/>
    <w:rsid w:val="00987455"/>
    <w:rsid w:val="0098785D"/>
    <w:rsid w:val="00990C5D"/>
    <w:rsid w:val="009939A8"/>
    <w:rsid w:val="00993F6F"/>
    <w:rsid w:val="00994252"/>
    <w:rsid w:val="00994F51"/>
    <w:rsid w:val="00996C7D"/>
    <w:rsid w:val="00996DAB"/>
    <w:rsid w:val="00996F85"/>
    <w:rsid w:val="0099763D"/>
    <w:rsid w:val="009A09DA"/>
    <w:rsid w:val="009A1E02"/>
    <w:rsid w:val="009A2518"/>
    <w:rsid w:val="009A3720"/>
    <w:rsid w:val="009B157D"/>
    <w:rsid w:val="009B25C0"/>
    <w:rsid w:val="009B465A"/>
    <w:rsid w:val="009B5F6E"/>
    <w:rsid w:val="009C2220"/>
    <w:rsid w:val="009C4EE4"/>
    <w:rsid w:val="009C57A4"/>
    <w:rsid w:val="009C6342"/>
    <w:rsid w:val="009D382A"/>
    <w:rsid w:val="009D6B05"/>
    <w:rsid w:val="009E0C14"/>
    <w:rsid w:val="009E2991"/>
    <w:rsid w:val="009E4511"/>
    <w:rsid w:val="009E4BB5"/>
    <w:rsid w:val="009E6375"/>
    <w:rsid w:val="009F0553"/>
    <w:rsid w:val="009F1375"/>
    <w:rsid w:val="009F3577"/>
    <w:rsid w:val="009F68F2"/>
    <w:rsid w:val="00A004BB"/>
    <w:rsid w:val="00A03314"/>
    <w:rsid w:val="00A039DD"/>
    <w:rsid w:val="00A04326"/>
    <w:rsid w:val="00A052EC"/>
    <w:rsid w:val="00A05868"/>
    <w:rsid w:val="00A07DEC"/>
    <w:rsid w:val="00A10F6D"/>
    <w:rsid w:val="00A116AD"/>
    <w:rsid w:val="00A1183D"/>
    <w:rsid w:val="00A1689D"/>
    <w:rsid w:val="00A2375E"/>
    <w:rsid w:val="00A24F7E"/>
    <w:rsid w:val="00A24F89"/>
    <w:rsid w:val="00A25100"/>
    <w:rsid w:val="00A25196"/>
    <w:rsid w:val="00A270E4"/>
    <w:rsid w:val="00A27F04"/>
    <w:rsid w:val="00A30899"/>
    <w:rsid w:val="00A3614E"/>
    <w:rsid w:val="00A36F23"/>
    <w:rsid w:val="00A371D3"/>
    <w:rsid w:val="00A37B34"/>
    <w:rsid w:val="00A4071D"/>
    <w:rsid w:val="00A412E3"/>
    <w:rsid w:val="00A42FFA"/>
    <w:rsid w:val="00A47F6A"/>
    <w:rsid w:val="00A51251"/>
    <w:rsid w:val="00A539F6"/>
    <w:rsid w:val="00A55745"/>
    <w:rsid w:val="00A5788E"/>
    <w:rsid w:val="00A57B2D"/>
    <w:rsid w:val="00A601A2"/>
    <w:rsid w:val="00A60E32"/>
    <w:rsid w:val="00A61D5B"/>
    <w:rsid w:val="00A6224F"/>
    <w:rsid w:val="00A62FAD"/>
    <w:rsid w:val="00A65B90"/>
    <w:rsid w:val="00A668D7"/>
    <w:rsid w:val="00A67597"/>
    <w:rsid w:val="00A70A1C"/>
    <w:rsid w:val="00A724BA"/>
    <w:rsid w:val="00A7508C"/>
    <w:rsid w:val="00A75D7E"/>
    <w:rsid w:val="00A76A67"/>
    <w:rsid w:val="00A778F4"/>
    <w:rsid w:val="00A801DF"/>
    <w:rsid w:val="00A80B23"/>
    <w:rsid w:val="00A839E2"/>
    <w:rsid w:val="00A843B4"/>
    <w:rsid w:val="00A849B6"/>
    <w:rsid w:val="00A865CE"/>
    <w:rsid w:val="00A86E1C"/>
    <w:rsid w:val="00A8792F"/>
    <w:rsid w:val="00A87DF9"/>
    <w:rsid w:val="00A91C36"/>
    <w:rsid w:val="00A91D05"/>
    <w:rsid w:val="00A93BE6"/>
    <w:rsid w:val="00A94197"/>
    <w:rsid w:val="00A95131"/>
    <w:rsid w:val="00A95CFD"/>
    <w:rsid w:val="00A97D11"/>
    <w:rsid w:val="00A97EB5"/>
    <w:rsid w:val="00AA0AA1"/>
    <w:rsid w:val="00AA0E96"/>
    <w:rsid w:val="00AA1088"/>
    <w:rsid w:val="00AA4CB2"/>
    <w:rsid w:val="00AA4F1E"/>
    <w:rsid w:val="00AB1014"/>
    <w:rsid w:val="00AB1BED"/>
    <w:rsid w:val="00AB371E"/>
    <w:rsid w:val="00AB5742"/>
    <w:rsid w:val="00AB5927"/>
    <w:rsid w:val="00AB6BDE"/>
    <w:rsid w:val="00AB7B59"/>
    <w:rsid w:val="00AC1758"/>
    <w:rsid w:val="00AC3252"/>
    <w:rsid w:val="00AC32AF"/>
    <w:rsid w:val="00AC334F"/>
    <w:rsid w:val="00AC63DD"/>
    <w:rsid w:val="00AC6A59"/>
    <w:rsid w:val="00AC7F10"/>
    <w:rsid w:val="00AD3408"/>
    <w:rsid w:val="00AD4132"/>
    <w:rsid w:val="00AD4BC8"/>
    <w:rsid w:val="00AD7B71"/>
    <w:rsid w:val="00AE3286"/>
    <w:rsid w:val="00AE36FF"/>
    <w:rsid w:val="00AE4F70"/>
    <w:rsid w:val="00AE542F"/>
    <w:rsid w:val="00AE6BB2"/>
    <w:rsid w:val="00AE7E6D"/>
    <w:rsid w:val="00AF0A97"/>
    <w:rsid w:val="00AF371B"/>
    <w:rsid w:val="00B011B2"/>
    <w:rsid w:val="00B01BEA"/>
    <w:rsid w:val="00B02DD9"/>
    <w:rsid w:val="00B034CB"/>
    <w:rsid w:val="00B04ECE"/>
    <w:rsid w:val="00B0749D"/>
    <w:rsid w:val="00B10676"/>
    <w:rsid w:val="00B11FD3"/>
    <w:rsid w:val="00B1225D"/>
    <w:rsid w:val="00B15002"/>
    <w:rsid w:val="00B15385"/>
    <w:rsid w:val="00B15797"/>
    <w:rsid w:val="00B15B04"/>
    <w:rsid w:val="00B21B52"/>
    <w:rsid w:val="00B24EAA"/>
    <w:rsid w:val="00B25A3D"/>
    <w:rsid w:val="00B27150"/>
    <w:rsid w:val="00B32A9A"/>
    <w:rsid w:val="00B40783"/>
    <w:rsid w:val="00B41537"/>
    <w:rsid w:val="00B4440B"/>
    <w:rsid w:val="00B45471"/>
    <w:rsid w:val="00B50013"/>
    <w:rsid w:val="00B5039B"/>
    <w:rsid w:val="00B505AE"/>
    <w:rsid w:val="00B51B69"/>
    <w:rsid w:val="00B52592"/>
    <w:rsid w:val="00B53CC3"/>
    <w:rsid w:val="00B53F25"/>
    <w:rsid w:val="00B55164"/>
    <w:rsid w:val="00B63514"/>
    <w:rsid w:val="00B64B90"/>
    <w:rsid w:val="00B738F0"/>
    <w:rsid w:val="00B778B5"/>
    <w:rsid w:val="00B80061"/>
    <w:rsid w:val="00B80361"/>
    <w:rsid w:val="00B806E0"/>
    <w:rsid w:val="00B841DD"/>
    <w:rsid w:val="00B84A7C"/>
    <w:rsid w:val="00B85AFE"/>
    <w:rsid w:val="00B866DE"/>
    <w:rsid w:val="00B87539"/>
    <w:rsid w:val="00B914F9"/>
    <w:rsid w:val="00B9249D"/>
    <w:rsid w:val="00B93CC8"/>
    <w:rsid w:val="00B946B4"/>
    <w:rsid w:val="00BA12A4"/>
    <w:rsid w:val="00BA1F54"/>
    <w:rsid w:val="00BA235D"/>
    <w:rsid w:val="00BA2E11"/>
    <w:rsid w:val="00BA302C"/>
    <w:rsid w:val="00BA36CA"/>
    <w:rsid w:val="00BA480A"/>
    <w:rsid w:val="00BA5412"/>
    <w:rsid w:val="00BA7989"/>
    <w:rsid w:val="00BB13F7"/>
    <w:rsid w:val="00BB142E"/>
    <w:rsid w:val="00BB2911"/>
    <w:rsid w:val="00BC066A"/>
    <w:rsid w:val="00BC0E1E"/>
    <w:rsid w:val="00BC1E05"/>
    <w:rsid w:val="00BC794D"/>
    <w:rsid w:val="00BD02AC"/>
    <w:rsid w:val="00BD1585"/>
    <w:rsid w:val="00BD3D1A"/>
    <w:rsid w:val="00BD42AB"/>
    <w:rsid w:val="00BD561B"/>
    <w:rsid w:val="00BD6EDB"/>
    <w:rsid w:val="00BD7729"/>
    <w:rsid w:val="00BD7BEF"/>
    <w:rsid w:val="00BE07B2"/>
    <w:rsid w:val="00BE4778"/>
    <w:rsid w:val="00BF0E22"/>
    <w:rsid w:val="00BF1CE8"/>
    <w:rsid w:val="00BF3582"/>
    <w:rsid w:val="00BF35B5"/>
    <w:rsid w:val="00BF3DF9"/>
    <w:rsid w:val="00BF4C02"/>
    <w:rsid w:val="00BF4FC2"/>
    <w:rsid w:val="00BF626E"/>
    <w:rsid w:val="00C01199"/>
    <w:rsid w:val="00C018E3"/>
    <w:rsid w:val="00C04084"/>
    <w:rsid w:val="00C0542B"/>
    <w:rsid w:val="00C11946"/>
    <w:rsid w:val="00C11A58"/>
    <w:rsid w:val="00C12F9B"/>
    <w:rsid w:val="00C13E7F"/>
    <w:rsid w:val="00C16E45"/>
    <w:rsid w:val="00C1727E"/>
    <w:rsid w:val="00C258C3"/>
    <w:rsid w:val="00C25BF1"/>
    <w:rsid w:val="00C26F37"/>
    <w:rsid w:val="00C304D2"/>
    <w:rsid w:val="00C30710"/>
    <w:rsid w:val="00C339AD"/>
    <w:rsid w:val="00C348D1"/>
    <w:rsid w:val="00C364A7"/>
    <w:rsid w:val="00C3670D"/>
    <w:rsid w:val="00C375C7"/>
    <w:rsid w:val="00C40188"/>
    <w:rsid w:val="00C41E37"/>
    <w:rsid w:val="00C42AEC"/>
    <w:rsid w:val="00C43239"/>
    <w:rsid w:val="00C442BD"/>
    <w:rsid w:val="00C44640"/>
    <w:rsid w:val="00C4485C"/>
    <w:rsid w:val="00C44F0A"/>
    <w:rsid w:val="00C52438"/>
    <w:rsid w:val="00C5296F"/>
    <w:rsid w:val="00C53062"/>
    <w:rsid w:val="00C5384C"/>
    <w:rsid w:val="00C53B32"/>
    <w:rsid w:val="00C54611"/>
    <w:rsid w:val="00C60A08"/>
    <w:rsid w:val="00C61376"/>
    <w:rsid w:val="00C618B9"/>
    <w:rsid w:val="00C6195E"/>
    <w:rsid w:val="00C64561"/>
    <w:rsid w:val="00C64DC7"/>
    <w:rsid w:val="00C653DB"/>
    <w:rsid w:val="00C67675"/>
    <w:rsid w:val="00C678E9"/>
    <w:rsid w:val="00C73562"/>
    <w:rsid w:val="00C73EF9"/>
    <w:rsid w:val="00C767F5"/>
    <w:rsid w:val="00C7784F"/>
    <w:rsid w:val="00C77C96"/>
    <w:rsid w:val="00C81080"/>
    <w:rsid w:val="00C81344"/>
    <w:rsid w:val="00C8369D"/>
    <w:rsid w:val="00C83BBB"/>
    <w:rsid w:val="00C83CF4"/>
    <w:rsid w:val="00C852BC"/>
    <w:rsid w:val="00C870C5"/>
    <w:rsid w:val="00C875DD"/>
    <w:rsid w:val="00C87835"/>
    <w:rsid w:val="00C90AE1"/>
    <w:rsid w:val="00C91379"/>
    <w:rsid w:val="00C91449"/>
    <w:rsid w:val="00C946A4"/>
    <w:rsid w:val="00C96A16"/>
    <w:rsid w:val="00C97734"/>
    <w:rsid w:val="00CA3A47"/>
    <w:rsid w:val="00CA647D"/>
    <w:rsid w:val="00CA6E8A"/>
    <w:rsid w:val="00CA747F"/>
    <w:rsid w:val="00CB1051"/>
    <w:rsid w:val="00CB10F7"/>
    <w:rsid w:val="00CB13F8"/>
    <w:rsid w:val="00CB1495"/>
    <w:rsid w:val="00CB15F8"/>
    <w:rsid w:val="00CB1F27"/>
    <w:rsid w:val="00CB25D1"/>
    <w:rsid w:val="00CB7265"/>
    <w:rsid w:val="00CC0AB3"/>
    <w:rsid w:val="00CC1960"/>
    <w:rsid w:val="00CC260C"/>
    <w:rsid w:val="00CC4D8F"/>
    <w:rsid w:val="00CC5F22"/>
    <w:rsid w:val="00CC6653"/>
    <w:rsid w:val="00CC7005"/>
    <w:rsid w:val="00CD19B9"/>
    <w:rsid w:val="00CD542F"/>
    <w:rsid w:val="00CD7F73"/>
    <w:rsid w:val="00CE05B0"/>
    <w:rsid w:val="00CE44DC"/>
    <w:rsid w:val="00CE5F95"/>
    <w:rsid w:val="00CE6077"/>
    <w:rsid w:val="00CF2F69"/>
    <w:rsid w:val="00CF4C03"/>
    <w:rsid w:val="00D00776"/>
    <w:rsid w:val="00D036F0"/>
    <w:rsid w:val="00D04B77"/>
    <w:rsid w:val="00D05046"/>
    <w:rsid w:val="00D05CF1"/>
    <w:rsid w:val="00D1025A"/>
    <w:rsid w:val="00D11842"/>
    <w:rsid w:val="00D15A44"/>
    <w:rsid w:val="00D15C52"/>
    <w:rsid w:val="00D21F5F"/>
    <w:rsid w:val="00D23F03"/>
    <w:rsid w:val="00D23FCF"/>
    <w:rsid w:val="00D25520"/>
    <w:rsid w:val="00D25EBD"/>
    <w:rsid w:val="00D26EB6"/>
    <w:rsid w:val="00D371E9"/>
    <w:rsid w:val="00D37E4F"/>
    <w:rsid w:val="00D37F9D"/>
    <w:rsid w:val="00D43DF2"/>
    <w:rsid w:val="00D45D7A"/>
    <w:rsid w:val="00D46143"/>
    <w:rsid w:val="00D46CB1"/>
    <w:rsid w:val="00D470CB"/>
    <w:rsid w:val="00D474D9"/>
    <w:rsid w:val="00D5090B"/>
    <w:rsid w:val="00D54FD0"/>
    <w:rsid w:val="00D5582B"/>
    <w:rsid w:val="00D5594D"/>
    <w:rsid w:val="00D55A46"/>
    <w:rsid w:val="00D602ED"/>
    <w:rsid w:val="00D6349A"/>
    <w:rsid w:val="00D66294"/>
    <w:rsid w:val="00D67B54"/>
    <w:rsid w:val="00D70DAD"/>
    <w:rsid w:val="00D72FC1"/>
    <w:rsid w:val="00D73368"/>
    <w:rsid w:val="00D7365E"/>
    <w:rsid w:val="00D7438A"/>
    <w:rsid w:val="00D81477"/>
    <w:rsid w:val="00D842DF"/>
    <w:rsid w:val="00D846F3"/>
    <w:rsid w:val="00D86E5F"/>
    <w:rsid w:val="00D8760F"/>
    <w:rsid w:val="00D96216"/>
    <w:rsid w:val="00DA0CE4"/>
    <w:rsid w:val="00DA0DE9"/>
    <w:rsid w:val="00DA2BBA"/>
    <w:rsid w:val="00DA38F6"/>
    <w:rsid w:val="00DA7311"/>
    <w:rsid w:val="00DB0495"/>
    <w:rsid w:val="00DB0687"/>
    <w:rsid w:val="00DB13EC"/>
    <w:rsid w:val="00DB2AD3"/>
    <w:rsid w:val="00DB6810"/>
    <w:rsid w:val="00DB6A67"/>
    <w:rsid w:val="00DC09EC"/>
    <w:rsid w:val="00DC3ACD"/>
    <w:rsid w:val="00DC59BB"/>
    <w:rsid w:val="00DD1CE2"/>
    <w:rsid w:val="00DD5338"/>
    <w:rsid w:val="00DD6D28"/>
    <w:rsid w:val="00DE2059"/>
    <w:rsid w:val="00DE66FE"/>
    <w:rsid w:val="00DE6B99"/>
    <w:rsid w:val="00DF025C"/>
    <w:rsid w:val="00DF1011"/>
    <w:rsid w:val="00DF28F5"/>
    <w:rsid w:val="00DF5D1B"/>
    <w:rsid w:val="00DF7990"/>
    <w:rsid w:val="00E001E9"/>
    <w:rsid w:val="00E00D42"/>
    <w:rsid w:val="00E04DB8"/>
    <w:rsid w:val="00E0594C"/>
    <w:rsid w:val="00E0609A"/>
    <w:rsid w:val="00E06DC1"/>
    <w:rsid w:val="00E07D77"/>
    <w:rsid w:val="00E1025F"/>
    <w:rsid w:val="00E114B3"/>
    <w:rsid w:val="00E1316C"/>
    <w:rsid w:val="00E13B84"/>
    <w:rsid w:val="00E13C09"/>
    <w:rsid w:val="00E13FD4"/>
    <w:rsid w:val="00E14274"/>
    <w:rsid w:val="00E14F0A"/>
    <w:rsid w:val="00E17439"/>
    <w:rsid w:val="00E21D93"/>
    <w:rsid w:val="00E22A24"/>
    <w:rsid w:val="00E2307A"/>
    <w:rsid w:val="00E240F7"/>
    <w:rsid w:val="00E24CE8"/>
    <w:rsid w:val="00E24EE7"/>
    <w:rsid w:val="00E316E9"/>
    <w:rsid w:val="00E336C5"/>
    <w:rsid w:val="00E33B14"/>
    <w:rsid w:val="00E34468"/>
    <w:rsid w:val="00E36942"/>
    <w:rsid w:val="00E36C39"/>
    <w:rsid w:val="00E403F2"/>
    <w:rsid w:val="00E41764"/>
    <w:rsid w:val="00E42C43"/>
    <w:rsid w:val="00E432E1"/>
    <w:rsid w:val="00E43F45"/>
    <w:rsid w:val="00E450D1"/>
    <w:rsid w:val="00E450D8"/>
    <w:rsid w:val="00E46776"/>
    <w:rsid w:val="00E46D7D"/>
    <w:rsid w:val="00E474C6"/>
    <w:rsid w:val="00E51A4B"/>
    <w:rsid w:val="00E52FD3"/>
    <w:rsid w:val="00E533C4"/>
    <w:rsid w:val="00E60B52"/>
    <w:rsid w:val="00E61C58"/>
    <w:rsid w:val="00E646B0"/>
    <w:rsid w:val="00E66F92"/>
    <w:rsid w:val="00E674CE"/>
    <w:rsid w:val="00E70FE5"/>
    <w:rsid w:val="00E719D0"/>
    <w:rsid w:val="00E7237B"/>
    <w:rsid w:val="00E75967"/>
    <w:rsid w:val="00E76203"/>
    <w:rsid w:val="00E76501"/>
    <w:rsid w:val="00E80DC3"/>
    <w:rsid w:val="00E80DE1"/>
    <w:rsid w:val="00E816FE"/>
    <w:rsid w:val="00E82D0C"/>
    <w:rsid w:val="00E82D38"/>
    <w:rsid w:val="00E849D5"/>
    <w:rsid w:val="00E84B17"/>
    <w:rsid w:val="00E8531D"/>
    <w:rsid w:val="00E85E4A"/>
    <w:rsid w:val="00E85E61"/>
    <w:rsid w:val="00E86456"/>
    <w:rsid w:val="00E867C4"/>
    <w:rsid w:val="00E93E30"/>
    <w:rsid w:val="00E95446"/>
    <w:rsid w:val="00E955C6"/>
    <w:rsid w:val="00E96293"/>
    <w:rsid w:val="00E96E2B"/>
    <w:rsid w:val="00E97628"/>
    <w:rsid w:val="00E97A53"/>
    <w:rsid w:val="00EA0308"/>
    <w:rsid w:val="00EA155A"/>
    <w:rsid w:val="00EA1815"/>
    <w:rsid w:val="00EA1A69"/>
    <w:rsid w:val="00EA3D4F"/>
    <w:rsid w:val="00EA4E7C"/>
    <w:rsid w:val="00EA50C7"/>
    <w:rsid w:val="00EA7FE7"/>
    <w:rsid w:val="00EB025A"/>
    <w:rsid w:val="00EB5F01"/>
    <w:rsid w:val="00EC0665"/>
    <w:rsid w:val="00EC1D57"/>
    <w:rsid w:val="00EC43EF"/>
    <w:rsid w:val="00EC58D0"/>
    <w:rsid w:val="00ED00CB"/>
    <w:rsid w:val="00ED1655"/>
    <w:rsid w:val="00ED19DB"/>
    <w:rsid w:val="00ED2F25"/>
    <w:rsid w:val="00ED4093"/>
    <w:rsid w:val="00ED5DF9"/>
    <w:rsid w:val="00ED77A0"/>
    <w:rsid w:val="00ED7AE5"/>
    <w:rsid w:val="00EE3224"/>
    <w:rsid w:val="00EE3326"/>
    <w:rsid w:val="00EE46D6"/>
    <w:rsid w:val="00EE5315"/>
    <w:rsid w:val="00EE5954"/>
    <w:rsid w:val="00EE7A1F"/>
    <w:rsid w:val="00EF1A30"/>
    <w:rsid w:val="00EF37C1"/>
    <w:rsid w:val="00F00D58"/>
    <w:rsid w:val="00F01E25"/>
    <w:rsid w:val="00F02CF4"/>
    <w:rsid w:val="00F05BFF"/>
    <w:rsid w:val="00F061DE"/>
    <w:rsid w:val="00F06C3F"/>
    <w:rsid w:val="00F102EE"/>
    <w:rsid w:val="00F112D0"/>
    <w:rsid w:val="00F11EE4"/>
    <w:rsid w:val="00F12436"/>
    <w:rsid w:val="00F13525"/>
    <w:rsid w:val="00F13E67"/>
    <w:rsid w:val="00F158C0"/>
    <w:rsid w:val="00F15FD2"/>
    <w:rsid w:val="00F164D7"/>
    <w:rsid w:val="00F17157"/>
    <w:rsid w:val="00F171AB"/>
    <w:rsid w:val="00F176F6"/>
    <w:rsid w:val="00F218C0"/>
    <w:rsid w:val="00F22F30"/>
    <w:rsid w:val="00F23181"/>
    <w:rsid w:val="00F23F64"/>
    <w:rsid w:val="00F24511"/>
    <w:rsid w:val="00F265A1"/>
    <w:rsid w:val="00F30A2D"/>
    <w:rsid w:val="00F31975"/>
    <w:rsid w:val="00F31F30"/>
    <w:rsid w:val="00F33152"/>
    <w:rsid w:val="00F34093"/>
    <w:rsid w:val="00F356E4"/>
    <w:rsid w:val="00F3596B"/>
    <w:rsid w:val="00F36D42"/>
    <w:rsid w:val="00F4470B"/>
    <w:rsid w:val="00F451F9"/>
    <w:rsid w:val="00F46644"/>
    <w:rsid w:val="00F50672"/>
    <w:rsid w:val="00F51081"/>
    <w:rsid w:val="00F5206C"/>
    <w:rsid w:val="00F5618D"/>
    <w:rsid w:val="00F61146"/>
    <w:rsid w:val="00F61E37"/>
    <w:rsid w:val="00F633EA"/>
    <w:rsid w:val="00F6382A"/>
    <w:rsid w:val="00F640AD"/>
    <w:rsid w:val="00F650BB"/>
    <w:rsid w:val="00F70272"/>
    <w:rsid w:val="00F74FF2"/>
    <w:rsid w:val="00F76F5B"/>
    <w:rsid w:val="00F825EA"/>
    <w:rsid w:val="00F838CE"/>
    <w:rsid w:val="00F83F3F"/>
    <w:rsid w:val="00F84894"/>
    <w:rsid w:val="00F85BB2"/>
    <w:rsid w:val="00F91529"/>
    <w:rsid w:val="00F94E1F"/>
    <w:rsid w:val="00F95016"/>
    <w:rsid w:val="00F95188"/>
    <w:rsid w:val="00F95923"/>
    <w:rsid w:val="00F967D7"/>
    <w:rsid w:val="00F9681A"/>
    <w:rsid w:val="00F96A0B"/>
    <w:rsid w:val="00F9733C"/>
    <w:rsid w:val="00FA1335"/>
    <w:rsid w:val="00FA1C9E"/>
    <w:rsid w:val="00FA2DB2"/>
    <w:rsid w:val="00FA515D"/>
    <w:rsid w:val="00FA539F"/>
    <w:rsid w:val="00FA614D"/>
    <w:rsid w:val="00FB124D"/>
    <w:rsid w:val="00FB28C9"/>
    <w:rsid w:val="00FB4EFA"/>
    <w:rsid w:val="00FB7449"/>
    <w:rsid w:val="00FB77F9"/>
    <w:rsid w:val="00FB7AA3"/>
    <w:rsid w:val="00FC0A00"/>
    <w:rsid w:val="00FC2970"/>
    <w:rsid w:val="00FC2B17"/>
    <w:rsid w:val="00FC4314"/>
    <w:rsid w:val="00FC591B"/>
    <w:rsid w:val="00FC78DD"/>
    <w:rsid w:val="00FD0C5E"/>
    <w:rsid w:val="00FD2CD4"/>
    <w:rsid w:val="00FD422D"/>
    <w:rsid w:val="00FD53F3"/>
    <w:rsid w:val="00FE09F6"/>
    <w:rsid w:val="00FE3600"/>
    <w:rsid w:val="00FE3886"/>
    <w:rsid w:val="00FE5586"/>
    <w:rsid w:val="00FE5966"/>
    <w:rsid w:val="00FE5E8B"/>
    <w:rsid w:val="00FE6DFC"/>
    <w:rsid w:val="00FF00B5"/>
    <w:rsid w:val="00FF0E27"/>
    <w:rsid w:val="00FF11AF"/>
    <w:rsid w:val="00FF18B4"/>
    <w:rsid w:val="00FF1ADD"/>
    <w:rsid w:val="00FF1D31"/>
    <w:rsid w:val="00FF2FD8"/>
    <w:rsid w:val="00FF351E"/>
    <w:rsid w:val="00FF525E"/>
    <w:rsid w:val="00FF5D3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511468C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6E08"/>
    <w:rPr>
      <w:rFonts w:ascii="Arial" w:hAnsi="Arial"/>
      <w:szCs w:val="24"/>
    </w:rPr>
  </w:style>
  <w:style w:type="paragraph" w:styleId="Heading1">
    <w:name w:val="heading 1"/>
    <w:basedOn w:val="Normal"/>
    <w:next w:val="Normal"/>
    <w:link w:val="Heading1Char1"/>
    <w:uiPriority w:val="9"/>
    <w:qFormat/>
    <w:rsid w:val="00926E08"/>
    <w:pPr>
      <w:keepNext/>
      <w:keepLines/>
      <w:spacing w:before="480"/>
      <w:jc w:val="center"/>
      <w:outlineLvl w:val="0"/>
    </w:pPr>
    <w:rPr>
      <w:rFonts w:eastAsia="Times New Roman"/>
      <w:b/>
      <w:bCs/>
      <w:color w:val="C00000"/>
      <w:sz w:val="36"/>
      <w:szCs w:val="28"/>
    </w:rPr>
  </w:style>
  <w:style w:type="paragraph" w:styleId="Heading2">
    <w:name w:val="heading 2"/>
    <w:basedOn w:val="Normal"/>
    <w:next w:val="Normal"/>
    <w:link w:val="Heading2Char1"/>
    <w:uiPriority w:val="9"/>
    <w:unhideWhenUsed/>
    <w:qFormat/>
    <w:rsid w:val="00657841"/>
    <w:pPr>
      <w:keepNext/>
      <w:keepLines/>
      <w:spacing w:before="200"/>
      <w:outlineLvl w:val="1"/>
    </w:pPr>
    <w:rPr>
      <w:rFonts w:eastAsia="Times New Roman"/>
      <w:b/>
      <w:bCs/>
      <w:color w:val="C00000"/>
      <w:sz w:val="28"/>
      <w:szCs w:val="26"/>
    </w:rPr>
  </w:style>
  <w:style w:type="paragraph" w:styleId="Heading3">
    <w:name w:val="heading 3"/>
    <w:basedOn w:val="Normal"/>
    <w:next w:val="Normal"/>
    <w:link w:val="Heading3Char1"/>
    <w:uiPriority w:val="9"/>
    <w:unhideWhenUsed/>
    <w:qFormat/>
    <w:rsid w:val="00657841"/>
    <w:pPr>
      <w:keepNext/>
      <w:keepLines/>
      <w:spacing w:before="200"/>
      <w:outlineLvl w:val="2"/>
    </w:pPr>
    <w:rPr>
      <w:rFonts w:eastAsia="Times New Roman"/>
      <w:b/>
      <w:bCs/>
      <w:color w:val="C00000"/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121AD"/>
    <w:pPr>
      <w:keepNext/>
      <w:keepLines/>
      <w:spacing w:before="200"/>
      <w:outlineLvl w:val="3"/>
    </w:pPr>
    <w:rPr>
      <w:rFonts w:eastAsia="Times New Roman"/>
      <w:b/>
      <w:bCs/>
      <w:i/>
      <w:iCs/>
      <w:color w:val="C00000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9B157D"/>
    <w:pPr>
      <w:keepNext/>
      <w:keepLines/>
      <w:spacing w:before="200"/>
      <w:outlineLvl w:val="4"/>
    </w:pPr>
    <w:rPr>
      <w:rFonts w:ascii="Calibri" w:eastAsia="Times New Roman" w:hAnsi="Calibri"/>
      <w:color w:val="243F60"/>
    </w:rPr>
  </w:style>
  <w:style w:type="paragraph" w:styleId="Heading6">
    <w:name w:val="heading 6"/>
    <w:next w:val="BodyText"/>
    <w:link w:val="Heading6Char"/>
    <w:uiPriority w:val="9"/>
    <w:unhideWhenUsed/>
    <w:qFormat/>
    <w:rsid w:val="006E771B"/>
    <w:pPr>
      <w:numPr>
        <w:numId w:val="2"/>
      </w:numPr>
      <w:tabs>
        <w:tab w:val="left" w:pos="1890"/>
      </w:tabs>
      <w:spacing w:before="120" w:after="40" w:line="276" w:lineRule="auto"/>
      <w:outlineLvl w:val="5"/>
    </w:pPr>
    <w:rPr>
      <w:rFonts w:ascii="Arial" w:eastAsia="Times New Roman" w:hAnsi="Arial"/>
      <w:b/>
      <w:smallCaps/>
      <w:spacing w:val="5"/>
      <w:sz w:val="36"/>
      <w:lang w:bidi="en-US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01BEA"/>
    <w:pPr>
      <w:spacing w:before="240" w:after="60"/>
      <w:outlineLvl w:val="8"/>
    </w:pPr>
    <w:rPr>
      <w:rFonts w:ascii="Cambria" w:eastAsia="Times New Roman" w:hAnsi="Cambr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A647D"/>
    <w:pPr>
      <w:tabs>
        <w:tab w:val="center" w:pos="4320"/>
        <w:tab w:val="right" w:pos="8640"/>
      </w:tabs>
    </w:pPr>
    <w:rPr>
      <w:color w:val="CD001E"/>
      <w:sz w:val="56"/>
    </w:rPr>
  </w:style>
  <w:style w:type="character" w:customStyle="1" w:styleId="HeaderChar">
    <w:name w:val="Header Char"/>
    <w:link w:val="Header"/>
    <w:uiPriority w:val="99"/>
    <w:rsid w:val="00CA647D"/>
    <w:rPr>
      <w:rFonts w:ascii="Arial" w:hAnsi="Arial"/>
      <w:color w:val="CD001E"/>
      <w:sz w:val="56"/>
      <w:szCs w:val="24"/>
    </w:rPr>
  </w:style>
  <w:style w:type="paragraph" w:styleId="Footer">
    <w:name w:val="footer"/>
    <w:basedOn w:val="Normal"/>
    <w:link w:val="FooterChar"/>
    <w:uiPriority w:val="99"/>
    <w:unhideWhenUsed/>
    <w:rsid w:val="006F6E54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6F6E54"/>
    <w:rPr>
      <w:sz w:val="24"/>
      <w:szCs w:val="24"/>
    </w:rPr>
  </w:style>
  <w:style w:type="character" w:customStyle="1" w:styleId="Heading1Char">
    <w:name w:val="Heading 1 Char"/>
    <w:aliases w:val="Subhead Char"/>
    <w:uiPriority w:val="9"/>
    <w:rsid w:val="00553373"/>
    <w:rPr>
      <w:rFonts w:ascii="Tahoma" w:eastAsia="Times New Roman" w:hAnsi="Tahoma" w:cs="Times New Roman"/>
      <w:b/>
      <w:bCs/>
      <w:color w:val="CD001E"/>
      <w:sz w:val="32"/>
      <w:szCs w:val="32"/>
    </w:rPr>
  </w:style>
  <w:style w:type="paragraph" w:customStyle="1" w:styleId="bodytext0">
    <w:name w:val="bodytext"/>
    <w:basedOn w:val="Normal"/>
    <w:qFormat/>
    <w:rsid w:val="003D0D23"/>
    <w:pPr>
      <w:spacing w:before="60" w:after="120"/>
    </w:pPr>
    <w:rPr>
      <w:color w:val="4040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939A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939A8"/>
    <w:rPr>
      <w:rFonts w:ascii="Tahoma" w:hAnsi="Tahoma" w:cs="Tahoma"/>
      <w:sz w:val="16"/>
      <w:szCs w:val="16"/>
    </w:rPr>
  </w:style>
  <w:style w:type="character" w:customStyle="1" w:styleId="Heading2Char">
    <w:name w:val="Heading 2 Char"/>
    <w:uiPriority w:val="9"/>
    <w:rsid w:val="00553373"/>
    <w:rPr>
      <w:rFonts w:ascii="Arial" w:eastAsia="Times New Roman" w:hAnsi="Arial" w:cs="Times New Roman"/>
      <w:b/>
      <w:bCs/>
      <w:color w:val="000000"/>
      <w:sz w:val="26"/>
      <w:szCs w:val="26"/>
    </w:rPr>
  </w:style>
  <w:style w:type="character" w:customStyle="1" w:styleId="Heading3Char">
    <w:name w:val="Heading 3 Char"/>
    <w:uiPriority w:val="9"/>
    <w:rsid w:val="00553373"/>
    <w:rPr>
      <w:rFonts w:ascii="Arial" w:eastAsia="Times New Roman" w:hAnsi="Arial" w:cs="Times New Roman"/>
      <w:b/>
      <w:bCs/>
      <w:color w:val="000000"/>
      <w:sz w:val="24"/>
      <w:szCs w:val="24"/>
    </w:rPr>
  </w:style>
  <w:style w:type="paragraph" w:customStyle="1" w:styleId="Bullets">
    <w:name w:val="Bullets"/>
    <w:qFormat/>
    <w:rsid w:val="00926E08"/>
    <w:pPr>
      <w:numPr>
        <w:numId w:val="1"/>
      </w:numPr>
      <w:ind w:left="504"/>
    </w:pPr>
    <w:rPr>
      <w:rFonts w:ascii="Arial" w:hAnsi="Arial"/>
      <w:color w:val="404040"/>
      <w:szCs w:val="24"/>
    </w:rPr>
  </w:style>
  <w:style w:type="character" w:customStyle="1" w:styleId="Heading4Char">
    <w:name w:val="Heading 4 Char"/>
    <w:link w:val="Heading4"/>
    <w:uiPriority w:val="9"/>
    <w:rsid w:val="004121AD"/>
    <w:rPr>
      <w:rFonts w:ascii="Arial" w:eastAsia="Times New Roman" w:hAnsi="Arial"/>
      <w:b/>
      <w:bCs/>
      <w:i/>
      <w:iCs/>
      <w:color w:val="C00000"/>
      <w:sz w:val="24"/>
      <w:szCs w:val="24"/>
    </w:rPr>
  </w:style>
  <w:style w:type="character" w:customStyle="1" w:styleId="Heading5Char">
    <w:name w:val="Heading 5 Char"/>
    <w:link w:val="Heading5"/>
    <w:uiPriority w:val="9"/>
    <w:rsid w:val="009B157D"/>
    <w:rPr>
      <w:rFonts w:ascii="Calibri" w:eastAsia="Times New Roman" w:hAnsi="Calibri" w:cs="Times New Roman"/>
      <w:color w:val="243F60"/>
      <w:sz w:val="24"/>
      <w:szCs w:val="24"/>
    </w:rPr>
  </w:style>
  <w:style w:type="paragraph" w:styleId="TOCHeading">
    <w:name w:val="TOC Heading"/>
    <w:basedOn w:val="Normal"/>
    <w:next w:val="Normal"/>
    <w:uiPriority w:val="39"/>
    <w:unhideWhenUsed/>
    <w:qFormat/>
    <w:rsid w:val="009B157D"/>
    <w:pPr>
      <w:spacing w:before="480" w:line="276" w:lineRule="auto"/>
    </w:pPr>
    <w:rPr>
      <w:rFonts w:ascii="Calibri" w:hAnsi="Calibri"/>
      <w:color w:val="365F91"/>
      <w:szCs w:val="28"/>
      <w:lang w:eastAsia="ja-JP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9B157D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qFormat/>
    <w:rsid w:val="009B157D"/>
    <w:pPr>
      <w:spacing w:after="100"/>
      <w:ind w:left="480"/>
    </w:pPr>
  </w:style>
  <w:style w:type="character" w:styleId="Hyperlink">
    <w:name w:val="Hyperlink"/>
    <w:uiPriority w:val="99"/>
    <w:unhideWhenUsed/>
    <w:rsid w:val="009B157D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4C3E16"/>
    <w:pPr>
      <w:spacing w:after="100" w:line="276" w:lineRule="auto"/>
    </w:pPr>
    <w:rPr>
      <w:rFonts w:ascii="Cambria" w:eastAsia="Times New Roman" w:hAnsi="Cambria"/>
      <w:sz w:val="22"/>
      <w:szCs w:val="22"/>
      <w:lang w:eastAsia="ja-JP"/>
    </w:rPr>
  </w:style>
  <w:style w:type="paragraph" w:styleId="ListParagraph">
    <w:name w:val="List Paragraph"/>
    <w:basedOn w:val="Normal"/>
    <w:uiPriority w:val="34"/>
    <w:qFormat/>
    <w:rsid w:val="00592973"/>
    <w:pPr>
      <w:ind w:left="720"/>
      <w:contextualSpacing/>
    </w:pPr>
  </w:style>
  <w:style w:type="character" w:styleId="FollowedHyperlink">
    <w:name w:val="FollowedHyperlink"/>
    <w:uiPriority w:val="99"/>
    <w:semiHidden/>
    <w:unhideWhenUsed/>
    <w:rsid w:val="00966243"/>
    <w:rPr>
      <w:color w:val="800080"/>
      <w:u w:val="single"/>
    </w:rPr>
  </w:style>
  <w:style w:type="table" w:styleId="TableGrid">
    <w:name w:val="Table Grid"/>
    <w:basedOn w:val="TableNormal"/>
    <w:uiPriority w:val="59"/>
    <w:rsid w:val="00F13E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Index1">
    <w:name w:val="index 1"/>
    <w:basedOn w:val="Normal"/>
    <w:next w:val="Normal"/>
    <w:autoRedefine/>
    <w:uiPriority w:val="99"/>
    <w:semiHidden/>
    <w:unhideWhenUsed/>
    <w:rsid w:val="0016754E"/>
    <w:pPr>
      <w:ind w:left="240" w:hanging="240"/>
    </w:pPr>
  </w:style>
  <w:style w:type="paragraph" w:styleId="PlainText">
    <w:name w:val="Plain Text"/>
    <w:basedOn w:val="Normal"/>
    <w:link w:val="PlainTextChar"/>
    <w:semiHidden/>
    <w:unhideWhenUsed/>
    <w:rsid w:val="001C1613"/>
    <w:rPr>
      <w:rFonts w:ascii="Courier New" w:eastAsia="Times New Roman" w:hAnsi="Courier New" w:cs="Courier New"/>
      <w:szCs w:val="20"/>
    </w:rPr>
  </w:style>
  <w:style w:type="character" w:customStyle="1" w:styleId="PlainTextChar">
    <w:name w:val="Plain Text Char"/>
    <w:link w:val="PlainText"/>
    <w:semiHidden/>
    <w:rsid w:val="001C1613"/>
    <w:rPr>
      <w:rFonts w:ascii="Courier New" w:eastAsia="Times New Roman" w:hAnsi="Courier New" w:cs="Courier New"/>
    </w:rPr>
  </w:style>
  <w:style w:type="character" w:styleId="CommentReference">
    <w:name w:val="annotation reference"/>
    <w:uiPriority w:val="99"/>
    <w:semiHidden/>
    <w:unhideWhenUsed/>
    <w:rsid w:val="007C404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C4045"/>
    <w:rPr>
      <w:szCs w:val="20"/>
    </w:rPr>
  </w:style>
  <w:style w:type="character" w:customStyle="1" w:styleId="CommentTextChar">
    <w:name w:val="Comment Text Char"/>
    <w:link w:val="CommentText"/>
    <w:uiPriority w:val="99"/>
    <w:semiHidden/>
    <w:rsid w:val="007C4045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C4045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7C4045"/>
    <w:rPr>
      <w:rFonts w:ascii="Arial" w:hAnsi="Arial"/>
      <w:b/>
      <w:bCs/>
    </w:rPr>
  </w:style>
  <w:style w:type="character" w:customStyle="1" w:styleId="Heading1Char1">
    <w:name w:val="Heading 1 Char1"/>
    <w:link w:val="Heading1"/>
    <w:uiPriority w:val="9"/>
    <w:rsid w:val="00926E08"/>
    <w:rPr>
      <w:rFonts w:ascii="Arial" w:eastAsia="Times New Roman" w:hAnsi="Arial"/>
      <w:b/>
      <w:bCs/>
      <w:color w:val="C00000"/>
      <w:sz w:val="36"/>
      <w:szCs w:val="28"/>
    </w:rPr>
  </w:style>
  <w:style w:type="character" w:customStyle="1" w:styleId="Heading2Char1">
    <w:name w:val="Heading 2 Char1"/>
    <w:link w:val="Heading2"/>
    <w:uiPriority w:val="9"/>
    <w:rsid w:val="00657841"/>
    <w:rPr>
      <w:rFonts w:ascii="Arial" w:eastAsia="Times New Roman" w:hAnsi="Arial"/>
      <w:b/>
      <w:bCs/>
      <w:color w:val="C00000"/>
      <w:sz w:val="28"/>
      <w:szCs w:val="26"/>
    </w:rPr>
  </w:style>
  <w:style w:type="character" w:customStyle="1" w:styleId="Heading3Char1">
    <w:name w:val="Heading 3 Char1"/>
    <w:link w:val="Heading3"/>
    <w:uiPriority w:val="9"/>
    <w:rsid w:val="00657841"/>
    <w:rPr>
      <w:rFonts w:ascii="Arial" w:eastAsia="Times New Roman" w:hAnsi="Arial"/>
      <w:b/>
      <w:bCs/>
      <w:color w:val="C00000"/>
      <w:sz w:val="24"/>
      <w:szCs w:val="24"/>
    </w:rPr>
  </w:style>
  <w:style w:type="paragraph" w:styleId="Revision">
    <w:name w:val="Revision"/>
    <w:hidden/>
    <w:uiPriority w:val="99"/>
    <w:semiHidden/>
    <w:rsid w:val="0091774B"/>
    <w:rPr>
      <w:rFonts w:ascii="Arial" w:hAnsi="Arial"/>
      <w:sz w:val="24"/>
      <w:szCs w:val="24"/>
    </w:rPr>
  </w:style>
  <w:style w:type="paragraph" w:styleId="NormalWeb">
    <w:name w:val="Normal (Web)"/>
    <w:basedOn w:val="Normal"/>
    <w:uiPriority w:val="99"/>
    <w:unhideWhenUsed/>
    <w:rsid w:val="00DF5D1B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paragraph" w:styleId="NoSpacing">
    <w:name w:val="No Spacing"/>
    <w:basedOn w:val="Normal"/>
    <w:uiPriority w:val="1"/>
    <w:qFormat/>
    <w:rsid w:val="00E13FD4"/>
    <w:rPr>
      <w:rFonts w:ascii="Calibri" w:hAnsi="Calibr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657841"/>
    <w:rPr>
      <w:b/>
      <w:bCs/>
      <w:color w:val="404040"/>
      <w:sz w:val="18"/>
      <w:szCs w:val="18"/>
    </w:rPr>
  </w:style>
  <w:style w:type="table" w:styleId="LightList-Accent1">
    <w:name w:val="Light List Accent 1"/>
    <w:basedOn w:val="TableNormal"/>
    <w:uiPriority w:val="61"/>
    <w:rsid w:val="003F4D6B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Heading6Char">
    <w:name w:val="Heading 6 Char"/>
    <w:link w:val="Heading6"/>
    <w:uiPriority w:val="9"/>
    <w:rsid w:val="006E771B"/>
    <w:rPr>
      <w:rFonts w:ascii="Arial" w:eastAsia="Times New Roman" w:hAnsi="Arial"/>
      <w:b/>
      <w:smallCaps/>
      <w:spacing w:val="5"/>
      <w:sz w:val="36"/>
      <w:lang w:bidi="en-US"/>
    </w:rPr>
  </w:style>
  <w:style w:type="paragraph" w:customStyle="1" w:styleId="TableHeadLeftAligned">
    <w:name w:val="Table Head Left Aligned"/>
    <w:rsid w:val="006E771B"/>
    <w:pPr>
      <w:keepNext/>
      <w:spacing w:before="40" w:after="40"/>
      <w:ind w:left="144"/>
    </w:pPr>
    <w:rPr>
      <w:rFonts w:ascii="Arial" w:eastAsia="Times New Roman" w:hAnsi="Arial"/>
      <w:b/>
      <w:lang w:bidi="en-US"/>
    </w:rPr>
  </w:style>
  <w:style w:type="paragraph" w:customStyle="1" w:styleId="TableBullet1">
    <w:name w:val="Table Bullet 1"/>
    <w:basedOn w:val="Normal"/>
    <w:qFormat/>
    <w:rsid w:val="00926E08"/>
    <w:pPr>
      <w:numPr>
        <w:numId w:val="3"/>
      </w:numPr>
      <w:tabs>
        <w:tab w:val="left" w:pos="252"/>
      </w:tabs>
      <w:spacing w:before="40" w:after="20"/>
    </w:pPr>
    <w:rPr>
      <w:rFonts w:eastAsia="Times New Roman"/>
      <w:szCs w:val="22"/>
      <w:lang w:bidi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6E771B"/>
    <w:pPr>
      <w:spacing w:after="120"/>
    </w:pPr>
  </w:style>
  <w:style w:type="character" w:customStyle="1" w:styleId="BodyTextChar">
    <w:name w:val="Body Text Char"/>
    <w:link w:val="BodyText"/>
    <w:uiPriority w:val="99"/>
    <w:semiHidden/>
    <w:rsid w:val="006E771B"/>
    <w:rPr>
      <w:rFonts w:ascii="Arial" w:hAnsi="Arial"/>
      <w:sz w:val="24"/>
      <w:szCs w:val="24"/>
    </w:rPr>
  </w:style>
  <w:style w:type="paragraph" w:customStyle="1" w:styleId="TableText">
    <w:name w:val="Table Text"/>
    <w:link w:val="TableTextChar"/>
    <w:qFormat/>
    <w:locked/>
    <w:rsid w:val="00E001E9"/>
    <w:rPr>
      <w:rFonts w:ascii="Arial" w:eastAsia="Times New Roman" w:hAnsi="Arial"/>
      <w:lang w:bidi="en-US"/>
    </w:rPr>
  </w:style>
  <w:style w:type="character" w:customStyle="1" w:styleId="TableTextChar">
    <w:name w:val="Table Text Char"/>
    <w:link w:val="TableText"/>
    <w:rsid w:val="00E001E9"/>
    <w:rPr>
      <w:rFonts w:ascii="Arial" w:eastAsia="Times New Roman" w:hAnsi="Arial"/>
      <w:lang w:bidi="en-US"/>
    </w:rPr>
  </w:style>
  <w:style w:type="character" w:customStyle="1" w:styleId="Heading9Char">
    <w:name w:val="Heading 9 Char"/>
    <w:link w:val="Heading9"/>
    <w:uiPriority w:val="9"/>
    <w:rsid w:val="00B01BEA"/>
    <w:rPr>
      <w:rFonts w:ascii="Cambria" w:eastAsia="Times New Roman" w:hAnsi="Cambria" w:cs="Times New Roman"/>
      <w:sz w:val="22"/>
      <w:szCs w:val="22"/>
    </w:rPr>
  </w:style>
  <w:style w:type="paragraph" w:customStyle="1" w:styleId="Bullet1">
    <w:name w:val="Bullet 1"/>
    <w:qFormat/>
    <w:rsid w:val="00B01BEA"/>
    <w:pPr>
      <w:numPr>
        <w:numId w:val="4"/>
      </w:numPr>
      <w:tabs>
        <w:tab w:val="left" w:pos="360"/>
      </w:tabs>
      <w:spacing w:before="120" w:after="120" w:line="276" w:lineRule="auto"/>
      <w:ind w:left="720"/>
    </w:pPr>
    <w:rPr>
      <w:rFonts w:ascii="Arial" w:eastAsia="Times New Roman" w:hAnsi="Arial" w:cs="Arial"/>
      <w:sz w:val="22"/>
      <w:szCs w:val="24"/>
      <w:lang w:bidi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4121AD"/>
    <w:pPr>
      <w:numPr>
        <w:ilvl w:val="1"/>
      </w:numPr>
    </w:pPr>
    <w:rPr>
      <w:rFonts w:asciiTheme="majorHAnsi" w:eastAsiaTheme="majorEastAsia" w:hAnsiTheme="majorHAnsi" w:cstheme="majorBidi"/>
      <w:i/>
      <w:iCs/>
      <w:color w:val="7F7F7F" w:themeColor="text1" w:themeTint="80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4121AD"/>
    <w:rPr>
      <w:rFonts w:asciiTheme="majorHAnsi" w:eastAsiaTheme="majorEastAsia" w:hAnsiTheme="majorHAnsi" w:cstheme="majorBidi"/>
      <w:i/>
      <w:iCs/>
      <w:color w:val="7F7F7F" w:themeColor="text1" w:themeTint="80"/>
      <w:spacing w:val="15"/>
      <w:sz w:val="24"/>
      <w:szCs w:val="24"/>
    </w:rPr>
  </w:style>
  <w:style w:type="character" w:styleId="IntenseEmphasis">
    <w:name w:val="Intense Emphasis"/>
    <w:basedOn w:val="DefaultParagraphFont"/>
    <w:uiPriority w:val="21"/>
    <w:qFormat/>
    <w:rsid w:val="004121AD"/>
    <w:rPr>
      <w:b/>
      <w:bCs/>
      <w:i/>
      <w:iCs/>
      <w:color w:val="7F7F7F" w:themeColor="text1" w:themeTint="80"/>
    </w:rPr>
  </w:style>
  <w:style w:type="paragraph" w:customStyle="1" w:styleId="Body">
    <w:name w:val="Body"/>
    <w:basedOn w:val="Normal"/>
    <w:qFormat/>
    <w:rsid w:val="00657841"/>
    <w:pPr>
      <w:spacing w:before="120" w:after="120" w:line="276" w:lineRule="auto"/>
    </w:pPr>
  </w:style>
  <w:style w:type="character" w:customStyle="1" w:styleId="A3">
    <w:name w:val="A3"/>
    <w:uiPriority w:val="99"/>
    <w:rsid w:val="00CD7F73"/>
    <w:rPr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6E08"/>
    <w:rPr>
      <w:rFonts w:ascii="Arial" w:hAnsi="Arial"/>
      <w:szCs w:val="24"/>
    </w:rPr>
  </w:style>
  <w:style w:type="paragraph" w:styleId="Heading1">
    <w:name w:val="heading 1"/>
    <w:basedOn w:val="Normal"/>
    <w:next w:val="Normal"/>
    <w:link w:val="Heading1Char1"/>
    <w:uiPriority w:val="9"/>
    <w:qFormat/>
    <w:rsid w:val="00926E08"/>
    <w:pPr>
      <w:keepNext/>
      <w:keepLines/>
      <w:spacing w:before="480"/>
      <w:jc w:val="center"/>
      <w:outlineLvl w:val="0"/>
    </w:pPr>
    <w:rPr>
      <w:rFonts w:eastAsia="Times New Roman"/>
      <w:b/>
      <w:bCs/>
      <w:color w:val="C00000"/>
      <w:sz w:val="36"/>
      <w:szCs w:val="28"/>
    </w:rPr>
  </w:style>
  <w:style w:type="paragraph" w:styleId="Heading2">
    <w:name w:val="heading 2"/>
    <w:basedOn w:val="Normal"/>
    <w:next w:val="Normal"/>
    <w:link w:val="Heading2Char1"/>
    <w:uiPriority w:val="9"/>
    <w:unhideWhenUsed/>
    <w:qFormat/>
    <w:rsid w:val="00657841"/>
    <w:pPr>
      <w:keepNext/>
      <w:keepLines/>
      <w:spacing w:before="200"/>
      <w:outlineLvl w:val="1"/>
    </w:pPr>
    <w:rPr>
      <w:rFonts w:eastAsia="Times New Roman"/>
      <w:b/>
      <w:bCs/>
      <w:color w:val="C00000"/>
      <w:sz w:val="28"/>
      <w:szCs w:val="26"/>
    </w:rPr>
  </w:style>
  <w:style w:type="paragraph" w:styleId="Heading3">
    <w:name w:val="heading 3"/>
    <w:basedOn w:val="Normal"/>
    <w:next w:val="Normal"/>
    <w:link w:val="Heading3Char1"/>
    <w:uiPriority w:val="9"/>
    <w:unhideWhenUsed/>
    <w:qFormat/>
    <w:rsid w:val="00657841"/>
    <w:pPr>
      <w:keepNext/>
      <w:keepLines/>
      <w:spacing w:before="200"/>
      <w:outlineLvl w:val="2"/>
    </w:pPr>
    <w:rPr>
      <w:rFonts w:eastAsia="Times New Roman"/>
      <w:b/>
      <w:bCs/>
      <w:color w:val="C00000"/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121AD"/>
    <w:pPr>
      <w:keepNext/>
      <w:keepLines/>
      <w:spacing w:before="200"/>
      <w:outlineLvl w:val="3"/>
    </w:pPr>
    <w:rPr>
      <w:rFonts w:eastAsia="Times New Roman"/>
      <w:b/>
      <w:bCs/>
      <w:i/>
      <w:iCs/>
      <w:color w:val="C00000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9B157D"/>
    <w:pPr>
      <w:keepNext/>
      <w:keepLines/>
      <w:spacing w:before="200"/>
      <w:outlineLvl w:val="4"/>
    </w:pPr>
    <w:rPr>
      <w:rFonts w:ascii="Calibri" w:eastAsia="Times New Roman" w:hAnsi="Calibri"/>
      <w:color w:val="243F60"/>
    </w:rPr>
  </w:style>
  <w:style w:type="paragraph" w:styleId="Heading6">
    <w:name w:val="heading 6"/>
    <w:next w:val="BodyText"/>
    <w:link w:val="Heading6Char"/>
    <w:uiPriority w:val="9"/>
    <w:unhideWhenUsed/>
    <w:qFormat/>
    <w:rsid w:val="006E771B"/>
    <w:pPr>
      <w:numPr>
        <w:numId w:val="2"/>
      </w:numPr>
      <w:tabs>
        <w:tab w:val="left" w:pos="1890"/>
      </w:tabs>
      <w:spacing w:before="120" w:after="40" w:line="276" w:lineRule="auto"/>
      <w:outlineLvl w:val="5"/>
    </w:pPr>
    <w:rPr>
      <w:rFonts w:ascii="Arial" w:eastAsia="Times New Roman" w:hAnsi="Arial"/>
      <w:b/>
      <w:smallCaps/>
      <w:spacing w:val="5"/>
      <w:sz w:val="36"/>
      <w:lang w:bidi="en-US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01BEA"/>
    <w:pPr>
      <w:spacing w:before="240" w:after="60"/>
      <w:outlineLvl w:val="8"/>
    </w:pPr>
    <w:rPr>
      <w:rFonts w:ascii="Cambria" w:eastAsia="Times New Roman" w:hAnsi="Cambr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A647D"/>
    <w:pPr>
      <w:tabs>
        <w:tab w:val="center" w:pos="4320"/>
        <w:tab w:val="right" w:pos="8640"/>
      </w:tabs>
    </w:pPr>
    <w:rPr>
      <w:color w:val="CD001E"/>
      <w:sz w:val="56"/>
    </w:rPr>
  </w:style>
  <w:style w:type="character" w:customStyle="1" w:styleId="HeaderChar">
    <w:name w:val="Header Char"/>
    <w:link w:val="Header"/>
    <w:uiPriority w:val="99"/>
    <w:rsid w:val="00CA647D"/>
    <w:rPr>
      <w:rFonts w:ascii="Arial" w:hAnsi="Arial"/>
      <w:color w:val="CD001E"/>
      <w:sz w:val="56"/>
      <w:szCs w:val="24"/>
    </w:rPr>
  </w:style>
  <w:style w:type="paragraph" w:styleId="Footer">
    <w:name w:val="footer"/>
    <w:basedOn w:val="Normal"/>
    <w:link w:val="FooterChar"/>
    <w:uiPriority w:val="99"/>
    <w:unhideWhenUsed/>
    <w:rsid w:val="006F6E54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6F6E54"/>
    <w:rPr>
      <w:sz w:val="24"/>
      <w:szCs w:val="24"/>
    </w:rPr>
  </w:style>
  <w:style w:type="character" w:customStyle="1" w:styleId="Heading1Char">
    <w:name w:val="Heading 1 Char"/>
    <w:aliases w:val="Subhead Char"/>
    <w:uiPriority w:val="9"/>
    <w:rsid w:val="00553373"/>
    <w:rPr>
      <w:rFonts w:ascii="Tahoma" w:eastAsia="Times New Roman" w:hAnsi="Tahoma" w:cs="Times New Roman"/>
      <w:b/>
      <w:bCs/>
      <w:color w:val="CD001E"/>
      <w:sz w:val="32"/>
      <w:szCs w:val="32"/>
    </w:rPr>
  </w:style>
  <w:style w:type="paragraph" w:customStyle="1" w:styleId="bodytext0">
    <w:name w:val="bodytext"/>
    <w:basedOn w:val="Normal"/>
    <w:qFormat/>
    <w:rsid w:val="003D0D23"/>
    <w:pPr>
      <w:spacing w:before="60" w:after="120"/>
    </w:pPr>
    <w:rPr>
      <w:color w:val="4040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939A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939A8"/>
    <w:rPr>
      <w:rFonts w:ascii="Tahoma" w:hAnsi="Tahoma" w:cs="Tahoma"/>
      <w:sz w:val="16"/>
      <w:szCs w:val="16"/>
    </w:rPr>
  </w:style>
  <w:style w:type="character" w:customStyle="1" w:styleId="Heading2Char">
    <w:name w:val="Heading 2 Char"/>
    <w:uiPriority w:val="9"/>
    <w:rsid w:val="00553373"/>
    <w:rPr>
      <w:rFonts w:ascii="Arial" w:eastAsia="Times New Roman" w:hAnsi="Arial" w:cs="Times New Roman"/>
      <w:b/>
      <w:bCs/>
      <w:color w:val="000000"/>
      <w:sz w:val="26"/>
      <w:szCs w:val="26"/>
    </w:rPr>
  </w:style>
  <w:style w:type="character" w:customStyle="1" w:styleId="Heading3Char">
    <w:name w:val="Heading 3 Char"/>
    <w:uiPriority w:val="9"/>
    <w:rsid w:val="00553373"/>
    <w:rPr>
      <w:rFonts w:ascii="Arial" w:eastAsia="Times New Roman" w:hAnsi="Arial" w:cs="Times New Roman"/>
      <w:b/>
      <w:bCs/>
      <w:color w:val="000000"/>
      <w:sz w:val="24"/>
      <w:szCs w:val="24"/>
    </w:rPr>
  </w:style>
  <w:style w:type="paragraph" w:customStyle="1" w:styleId="Bullets">
    <w:name w:val="Bullets"/>
    <w:qFormat/>
    <w:rsid w:val="00926E08"/>
    <w:pPr>
      <w:numPr>
        <w:numId w:val="1"/>
      </w:numPr>
      <w:ind w:left="504"/>
    </w:pPr>
    <w:rPr>
      <w:rFonts w:ascii="Arial" w:hAnsi="Arial"/>
      <w:color w:val="404040"/>
      <w:szCs w:val="24"/>
    </w:rPr>
  </w:style>
  <w:style w:type="character" w:customStyle="1" w:styleId="Heading4Char">
    <w:name w:val="Heading 4 Char"/>
    <w:link w:val="Heading4"/>
    <w:uiPriority w:val="9"/>
    <w:rsid w:val="004121AD"/>
    <w:rPr>
      <w:rFonts w:ascii="Arial" w:eastAsia="Times New Roman" w:hAnsi="Arial"/>
      <w:b/>
      <w:bCs/>
      <w:i/>
      <w:iCs/>
      <w:color w:val="C00000"/>
      <w:sz w:val="24"/>
      <w:szCs w:val="24"/>
    </w:rPr>
  </w:style>
  <w:style w:type="character" w:customStyle="1" w:styleId="Heading5Char">
    <w:name w:val="Heading 5 Char"/>
    <w:link w:val="Heading5"/>
    <w:uiPriority w:val="9"/>
    <w:rsid w:val="009B157D"/>
    <w:rPr>
      <w:rFonts w:ascii="Calibri" w:eastAsia="Times New Roman" w:hAnsi="Calibri" w:cs="Times New Roman"/>
      <w:color w:val="243F60"/>
      <w:sz w:val="24"/>
      <w:szCs w:val="24"/>
    </w:rPr>
  </w:style>
  <w:style w:type="paragraph" w:styleId="TOCHeading">
    <w:name w:val="TOC Heading"/>
    <w:basedOn w:val="Normal"/>
    <w:next w:val="Normal"/>
    <w:uiPriority w:val="39"/>
    <w:unhideWhenUsed/>
    <w:qFormat/>
    <w:rsid w:val="009B157D"/>
    <w:pPr>
      <w:spacing w:before="480" w:line="276" w:lineRule="auto"/>
    </w:pPr>
    <w:rPr>
      <w:rFonts w:ascii="Calibri" w:hAnsi="Calibri"/>
      <w:color w:val="365F91"/>
      <w:szCs w:val="28"/>
      <w:lang w:eastAsia="ja-JP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9B157D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qFormat/>
    <w:rsid w:val="009B157D"/>
    <w:pPr>
      <w:spacing w:after="100"/>
      <w:ind w:left="480"/>
    </w:pPr>
  </w:style>
  <w:style w:type="character" w:styleId="Hyperlink">
    <w:name w:val="Hyperlink"/>
    <w:uiPriority w:val="99"/>
    <w:unhideWhenUsed/>
    <w:rsid w:val="009B157D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4C3E16"/>
    <w:pPr>
      <w:spacing w:after="100" w:line="276" w:lineRule="auto"/>
    </w:pPr>
    <w:rPr>
      <w:rFonts w:ascii="Cambria" w:eastAsia="Times New Roman" w:hAnsi="Cambria"/>
      <w:sz w:val="22"/>
      <w:szCs w:val="22"/>
      <w:lang w:eastAsia="ja-JP"/>
    </w:rPr>
  </w:style>
  <w:style w:type="paragraph" w:styleId="ListParagraph">
    <w:name w:val="List Paragraph"/>
    <w:basedOn w:val="Normal"/>
    <w:uiPriority w:val="34"/>
    <w:qFormat/>
    <w:rsid w:val="00592973"/>
    <w:pPr>
      <w:ind w:left="720"/>
      <w:contextualSpacing/>
    </w:pPr>
  </w:style>
  <w:style w:type="character" w:styleId="FollowedHyperlink">
    <w:name w:val="FollowedHyperlink"/>
    <w:uiPriority w:val="99"/>
    <w:semiHidden/>
    <w:unhideWhenUsed/>
    <w:rsid w:val="00966243"/>
    <w:rPr>
      <w:color w:val="800080"/>
      <w:u w:val="single"/>
    </w:rPr>
  </w:style>
  <w:style w:type="table" w:styleId="TableGrid">
    <w:name w:val="Table Grid"/>
    <w:basedOn w:val="TableNormal"/>
    <w:uiPriority w:val="59"/>
    <w:rsid w:val="00F13E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Index1">
    <w:name w:val="index 1"/>
    <w:basedOn w:val="Normal"/>
    <w:next w:val="Normal"/>
    <w:autoRedefine/>
    <w:uiPriority w:val="99"/>
    <w:semiHidden/>
    <w:unhideWhenUsed/>
    <w:rsid w:val="0016754E"/>
    <w:pPr>
      <w:ind w:left="240" w:hanging="240"/>
    </w:pPr>
  </w:style>
  <w:style w:type="paragraph" w:styleId="PlainText">
    <w:name w:val="Plain Text"/>
    <w:basedOn w:val="Normal"/>
    <w:link w:val="PlainTextChar"/>
    <w:semiHidden/>
    <w:unhideWhenUsed/>
    <w:rsid w:val="001C1613"/>
    <w:rPr>
      <w:rFonts w:ascii="Courier New" w:eastAsia="Times New Roman" w:hAnsi="Courier New" w:cs="Courier New"/>
      <w:szCs w:val="20"/>
    </w:rPr>
  </w:style>
  <w:style w:type="character" w:customStyle="1" w:styleId="PlainTextChar">
    <w:name w:val="Plain Text Char"/>
    <w:link w:val="PlainText"/>
    <w:semiHidden/>
    <w:rsid w:val="001C1613"/>
    <w:rPr>
      <w:rFonts w:ascii="Courier New" w:eastAsia="Times New Roman" w:hAnsi="Courier New" w:cs="Courier New"/>
    </w:rPr>
  </w:style>
  <w:style w:type="character" w:styleId="CommentReference">
    <w:name w:val="annotation reference"/>
    <w:uiPriority w:val="99"/>
    <w:semiHidden/>
    <w:unhideWhenUsed/>
    <w:rsid w:val="007C404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C4045"/>
    <w:rPr>
      <w:szCs w:val="20"/>
    </w:rPr>
  </w:style>
  <w:style w:type="character" w:customStyle="1" w:styleId="CommentTextChar">
    <w:name w:val="Comment Text Char"/>
    <w:link w:val="CommentText"/>
    <w:uiPriority w:val="99"/>
    <w:semiHidden/>
    <w:rsid w:val="007C4045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C4045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7C4045"/>
    <w:rPr>
      <w:rFonts w:ascii="Arial" w:hAnsi="Arial"/>
      <w:b/>
      <w:bCs/>
    </w:rPr>
  </w:style>
  <w:style w:type="character" w:customStyle="1" w:styleId="Heading1Char1">
    <w:name w:val="Heading 1 Char1"/>
    <w:link w:val="Heading1"/>
    <w:uiPriority w:val="9"/>
    <w:rsid w:val="00926E08"/>
    <w:rPr>
      <w:rFonts w:ascii="Arial" w:eastAsia="Times New Roman" w:hAnsi="Arial"/>
      <w:b/>
      <w:bCs/>
      <w:color w:val="C00000"/>
      <w:sz w:val="36"/>
      <w:szCs w:val="28"/>
    </w:rPr>
  </w:style>
  <w:style w:type="character" w:customStyle="1" w:styleId="Heading2Char1">
    <w:name w:val="Heading 2 Char1"/>
    <w:link w:val="Heading2"/>
    <w:uiPriority w:val="9"/>
    <w:rsid w:val="00657841"/>
    <w:rPr>
      <w:rFonts w:ascii="Arial" w:eastAsia="Times New Roman" w:hAnsi="Arial"/>
      <w:b/>
      <w:bCs/>
      <w:color w:val="C00000"/>
      <w:sz w:val="28"/>
      <w:szCs w:val="26"/>
    </w:rPr>
  </w:style>
  <w:style w:type="character" w:customStyle="1" w:styleId="Heading3Char1">
    <w:name w:val="Heading 3 Char1"/>
    <w:link w:val="Heading3"/>
    <w:uiPriority w:val="9"/>
    <w:rsid w:val="00657841"/>
    <w:rPr>
      <w:rFonts w:ascii="Arial" w:eastAsia="Times New Roman" w:hAnsi="Arial"/>
      <w:b/>
      <w:bCs/>
      <w:color w:val="C00000"/>
      <w:sz w:val="24"/>
      <w:szCs w:val="24"/>
    </w:rPr>
  </w:style>
  <w:style w:type="paragraph" w:styleId="Revision">
    <w:name w:val="Revision"/>
    <w:hidden/>
    <w:uiPriority w:val="99"/>
    <w:semiHidden/>
    <w:rsid w:val="0091774B"/>
    <w:rPr>
      <w:rFonts w:ascii="Arial" w:hAnsi="Arial"/>
      <w:sz w:val="24"/>
      <w:szCs w:val="24"/>
    </w:rPr>
  </w:style>
  <w:style w:type="paragraph" w:styleId="NormalWeb">
    <w:name w:val="Normal (Web)"/>
    <w:basedOn w:val="Normal"/>
    <w:uiPriority w:val="99"/>
    <w:unhideWhenUsed/>
    <w:rsid w:val="00DF5D1B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paragraph" w:styleId="NoSpacing">
    <w:name w:val="No Spacing"/>
    <w:basedOn w:val="Normal"/>
    <w:uiPriority w:val="1"/>
    <w:qFormat/>
    <w:rsid w:val="00E13FD4"/>
    <w:rPr>
      <w:rFonts w:ascii="Calibri" w:hAnsi="Calibr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657841"/>
    <w:rPr>
      <w:b/>
      <w:bCs/>
      <w:color w:val="404040"/>
      <w:sz w:val="18"/>
      <w:szCs w:val="18"/>
    </w:rPr>
  </w:style>
  <w:style w:type="table" w:styleId="LightList-Accent1">
    <w:name w:val="Light List Accent 1"/>
    <w:basedOn w:val="TableNormal"/>
    <w:uiPriority w:val="61"/>
    <w:rsid w:val="003F4D6B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Heading6Char">
    <w:name w:val="Heading 6 Char"/>
    <w:link w:val="Heading6"/>
    <w:uiPriority w:val="9"/>
    <w:rsid w:val="006E771B"/>
    <w:rPr>
      <w:rFonts w:ascii="Arial" w:eastAsia="Times New Roman" w:hAnsi="Arial"/>
      <w:b/>
      <w:smallCaps/>
      <w:spacing w:val="5"/>
      <w:sz w:val="36"/>
      <w:lang w:bidi="en-US"/>
    </w:rPr>
  </w:style>
  <w:style w:type="paragraph" w:customStyle="1" w:styleId="TableHeadLeftAligned">
    <w:name w:val="Table Head Left Aligned"/>
    <w:rsid w:val="006E771B"/>
    <w:pPr>
      <w:keepNext/>
      <w:spacing w:before="40" w:after="40"/>
      <w:ind w:left="144"/>
    </w:pPr>
    <w:rPr>
      <w:rFonts w:ascii="Arial" w:eastAsia="Times New Roman" w:hAnsi="Arial"/>
      <w:b/>
      <w:lang w:bidi="en-US"/>
    </w:rPr>
  </w:style>
  <w:style w:type="paragraph" w:customStyle="1" w:styleId="TableBullet1">
    <w:name w:val="Table Bullet 1"/>
    <w:basedOn w:val="Normal"/>
    <w:qFormat/>
    <w:rsid w:val="00926E08"/>
    <w:pPr>
      <w:numPr>
        <w:numId w:val="3"/>
      </w:numPr>
      <w:tabs>
        <w:tab w:val="left" w:pos="252"/>
      </w:tabs>
      <w:spacing w:before="40" w:after="20"/>
    </w:pPr>
    <w:rPr>
      <w:rFonts w:eastAsia="Times New Roman"/>
      <w:szCs w:val="22"/>
      <w:lang w:bidi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6E771B"/>
    <w:pPr>
      <w:spacing w:after="120"/>
    </w:pPr>
  </w:style>
  <w:style w:type="character" w:customStyle="1" w:styleId="BodyTextChar">
    <w:name w:val="Body Text Char"/>
    <w:link w:val="BodyText"/>
    <w:uiPriority w:val="99"/>
    <w:semiHidden/>
    <w:rsid w:val="006E771B"/>
    <w:rPr>
      <w:rFonts w:ascii="Arial" w:hAnsi="Arial"/>
      <w:sz w:val="24"/>
      <w:szCs w:val="24"/>
    </w:rPr>
  </w:style>
  <w:style w:type="paragraph" w:customStyle="1" w:styleId="TableText">
    <w:name w:val="Table Text"/>
    <w:link w:val="TableTextChar"/>
    <w:qFormat/>
    <w:locked/>
    <w:rsid w:val="00E001E9"/>
    <w:rPr>
      <w:rFonts w:ascii="Arial" w:eastAsia="Times New Roman" w:hAnsi="Arial"/>
      <w:lang w:bidi="en-US"/>
    </w:rPr>
  </w:style>
  <w:style w:type="character" w:customStyle="1" w:styleId="TableTextChar">
    <w:name w:val="Table Text Char"/>
    <w:link w:val="TableText"/>
    <w:rsid w:val="00E001E9"/>
    <w:rPr>
      <w:rFonts w:ascii="Arial" w:eastAsia="Times New Roman" w:hAnsi="Arial"/>
      <w:lang w:bidi="en-US"/>
    </w:rPr>
  </w:style>
  <w:style w:type="character" w:customStyle="1" w:styleId="Heading9Char">
    <w:name w:val="Heading 9 Char"/>
    <w:link w:val="Heading9"/>
    <w:uiPriority w:val="9"/>
    <w:rsid w:val="00B01BEA"/>
    <w:rPr>
      <w:rFonts w:ascii="Cambria" w:eastAsia="Times New Roman" w:hAnsi="Cambria" w:cs="Times New Roman"/>
      <w:sz w:val="22"/>
      <w:szCs w:val="22"/>
    </w:rPr>
  </w:style>
  <w:style w:type="paragraph" w:customStyle="1" w:styleId="Bullet1">
    <w:name w:val="Bullet 1"/>
    <w:qFormat/>
    <w:rsid w:val="00B01BEA"/>
    <w:pPr>
      <w:numPr>
        <w:numId w:val="4"/>
      </w:numPr>
      <w:tabs>
        <w:tab w:val="left" w:pos="360"/>
      </w:tabs>
      <w:spacing w:before="120" w:after="120" w:line="276" w:lineRule="auto"/>
      <w:ind w:left="720"/>
    </w:pPr>
    <w:rPr>
      <w:rFonts w:ascii="Arial" w:eastAsia="Times New Roman" w:hAnsi="Arial" w:cs="Arial"/>
      <w:sz w:val="22"/>
      <w:szCs w:val="24"/>
      <w:lang w:bidi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4121AD"/>
    <w:pPr>
      <w:numPr>
        <w:ilvl w:val="1"/>
      </w:numPr>
    </w:pPr>
    <w:rPr>
      <w:rFonts w:asciiTheme="majorHAnsi" w:eastAsiaTheme="majorEastAsia" w:hAnsiTheme="majorHAnsi" w:cstheme="majorBidi"/>
      <w:i/>
      <w:iCs/>
      <w:color w:val="7F7F7F" w:themeColor="text1" w:themeTint="80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4121AD"/>
    <w:rPr>
      <w:rFonts w:asciiTheme="majorHAnsi" w:eastAsiaTheme="majorEastAsia" w:hAnsiTheme="majorHAnsi" w:cstheme="majorBidi"/>
      <w:i/>
      <w:iCs/>
      <w:color w:val="7F7F7F" w:themeColor="text1" w:themeTint="80"/>
      <w:spacing w:val="15"/>
      <w:sz w:val="24"/>
      <w:szCs w:val="24"/>
    </w:rPr>
  </w:style>
  <w:style w:type="character" w:styleId="IntenseEmphasis">
    <w:name w:val="Intense Emphasis"/>
    <w:basedOn w:val="DefaultParagraphFont"/>
    <w:uiPriority w:val="21"/>
    <w:qFormat/>
    <w:rsid w:val="004121AD"/>
    <w:rPr>
      <w:b/>
      <w:bCs/>
      <w:i/>
      <w:iCs/>
      <w:color w:val="7F7F7F" w:themeColor="text1" w:themeTint="80"/>
    </w:rPr>
  </w:style>
  <w:style w:type="paragraph" w:customStyle="1" w:styleId="Body">
    <w:name w:val="Body"/>
    <w:basedOn w:val="Normal"/>
    <w:qFormat/>
    <w:rsid w:val="00657841"/>
    <w:pPr>
      <w:spacing w:before="120" w:after="120" w:line="276" w:lineRule="auto"/>
    </w:pPr>
  </w:style>
  <w:style w:type="character" w:customStyle="1" w:styleId="A3">
    <w:name w:val="A3"/>
    <w:uiPriority w:val="99"/>
    <w:rsid w:val="00CD7F73"/>
    <w:rPr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5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18198">
          <w:marLeft w:val="72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771098">
          <w:marLeft w:val="72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0680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424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0708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9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278944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136180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9347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8496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679294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6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225336">
          <w:marLeft w:val="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054730">
          <w:marLeft w:val="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57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9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587514">
          <w:marLeft w:val="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891588">
          <w:marLeft w:val="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219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5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985085">
          <w:marLeft w:val="547"/>
          <w:marRight w:val="0"/>
          <w:marTop w:val="1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84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1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51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450301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48540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90168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934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0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2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922820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99659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433003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28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7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5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0585">
          <w:marLeft w:val="605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215705">
          <w:marLeft w:val="201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163586">
          <w:marLeft w:val="605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28691">
          <w:marLeft w:val="605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51465">
          <w:marLeft w:val="201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61171">
          <w:marLeft w:val="605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21460">
          <w:marLeft w:val="201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72354">
          <w:marLeft w:val="605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452025">
          <w:marLeft w:val="605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01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1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6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06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57966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569214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0560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79890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783669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19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2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7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8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635371">
          <w:marLeft w:val="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746583">
          <w:marLeft w:val="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13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1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2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23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0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374957">
          <w:marLeft w:val="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733969">
          <w:marLeft w:val="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555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57694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32774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457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611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998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761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27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4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93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1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9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73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8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2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99099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094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5778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3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7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5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3352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8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1035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83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7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3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237369">
          <w:marLeft w:val="25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04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3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1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webSettings" Target="webSettings.xml"/><Relationship Id="rId18" Type="http://schemas.openxmlformats.org/officeDocument/2006/relationships/image" Target="media/image3.jpeg"/><Relationship Id="rId26" Type="http://schemas.openxmlformats.org/officeDocument/2006/relationships/image" Target="media/image11.jpeg"/><Relationship Id="rId39" Type="http://schemas.openxmlformats.org/officeDocument/2006/relationships/image" Target="media/image24.jpeg"/><Relationship Id="rId21" Type="http://schemas.openxmlformats.org/officeDocument/2006/relationships/image" Target="media/image6.jpeg"/><Relationship Id="rId34" Type="http://schemas.openxmlformats.org/officeDocument/2006/relationships/image" Target="media/image19.jpe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63" Type="http://schemas.openxmlformats.org/officeDocument/2006/relationships/footer" Target="footer2.xml"/><Relationship Id="rId7" Type="http://schemas.openxmlformats.org/officeDocument/2006/relationships/customXml" Target="../customXml/item7.xml"/><Relationship Id="rId2" Type="http://schemas.openxmlformats.org/officeDocument/2006/relationships/customXml" Target="../customXml/item2.xml"/><Relationship Id="rId16" Type="http://schemas.openxmlformats.org/officeDocument/2006/relationships/image" Target="media/image1.jpeg"/><Relationship Id="rId20" Type="http://schemas.openxmlformats.org/officeDocument/2006/relationships/image" Target="media/image5.jpeg"/><Relationship Id="rId29" Type="http://schemas.openxmlformats.org/officeDocument/2006/relationships/image" Target="media/image14.jpeg"/><Relationship Id="rId41" Type="http://schemas.openxmlformats.org/officeDocument/2006/relationships/image" Target="media/image26.jpeg"/><Relationship Id="rId54" Type="http://schemas.openxmlformats.org/officeDocument/2006/relationships/image" Target="media/image39.jpe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microsoft.com/office/2007/relationships/stylesWithEffects" Target="stylesWithEffects.xm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53" Type="http://schemas.openxmlformats.org/officeDocument/2006/relationships/image" Target="media/image38.jpeg"/><Relationship Id="rId58" Type="http://schemas.openxmlformats.org/officeDocument/2006/relationships/image" Target="media/image43.png"/><Relationship Id="rId5" Type="http://schemas.openxmlformats.org/officeDocument/2006/relationships/customXml" Target="../customXml/item5.xml"/><Relationship Id="rId15" Type="http://schemas.openxmlformats.org/officeDocument/2006/relationships/endnotes" Target="endnotes.xml"/><Relationship Id="rId23" Type="http://schemas.openxmlformats.org/officeDocument/2006/relationships/image" Target="media/image8.jpeg"/><Relationship Id="rId28" Type="http://schemas.openxmlformats.org/officeDocument/2006/relationships/image" Target="media/image13.emf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image" Target="media/image42.png"/><Relationship Id="rId61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image" Target="media/image4.png"/><Relationship Id="rId31" Type="http://schemas.openxmlformats.org/officeDocument/2006/relationships/image" Target="media/image16.jpeg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5.png"/><Relationship Id="rId65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footnotes" Target="footnotes.xm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image" Target="media/image41.png"/><Relationship Id="rId64" Type="http://schemas.openxmlformats.org/officeDocument/2006/relationships/fontTable" Target="fontTable.xml"/><Relationship Id="rId8" Type="http://schemas.openxmlformats.org/officeDocument/2006/relationships/customXml" Target="../customXml/item8.xml"/><Relationship Id="rId51" Type="http://schemas.openxmlformats.org/officeDocument/2006/relationships/image" Target="media/image36.jpeg"/><Relationship Id="rId3" Type="http://schemas.openxmlformats.org/officeDocument/2006/relationships/customXml" Target="../customXml/item3.xml"/><Relationship Id="rId12" Type="http://schemas.openxmlformats.org/officeDocument/2006/relationships/settings" Target="settings.xml"/><Relationship Id="rId17" Type="http://schemas.openxmlformats.org/officeDocument/2006/relationships/image" Target="media/image2.png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31.jpeg"/><Relationship Id="rId59" Type="http://schemas.openxmlformats.org/officeDocument/2006/relationships/image" Target="media/image44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acfwdipaol\Documents\Projects\itwd%20document%20template%20border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LongProperties xmlns="http://schemas.microsoft.com/office/2006/metadata/longProperties">
  <LongProp xmlns="" name="Links"><![CDATA[<?xml version="1.0" encoding="UTF-8"?><Result><NewXML><PWSLinkDataSet xmlns="http://schemas.microsoft.com/office/project/server/webservices/PWSLinkDataSet/" /></NewXML><ProjectUID>00000000-0000-0000-0000-000000000000</ProjectUID><OldXML><PWSLinkDataSet xmlns="http://schemas.microsoft.com/office/project/server/webservices/PWSLinkDataSet/" /></OldXML><ItemType>3</ItemType><PSURL></PSURL></Result>]]></LongProp>
</LongProperti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F8B7A7DA1D89F41B2CE18435C88621C" ma:contentTypeVersion="0" ma:contentTypeDescription="Create a new document." ma:contentTypeScope="" ma:versionID="d21383cdcc1b085653b46498143ff915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67D668-3A71-47EE-ACB9-C098E3EA6FE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E38C4D1-7602-4DA5-95CB-36FD3B2257BB}">
  <ds:schemaRefs>
    <ds:schemaRef ds:uri="http://schemas.microsoft.com/office/2006/metadata/longProperties"/>
    <ds:schemaRef ds:uri=""/>
  </ds:schemaRefs>
</ds:datastoreItem>
</file>

<file path=customXml/itemProps3.xml><?xml version="1.0" encoding="utf-8"?>
<ds:datastoreItem xmlns:ds="http://schemas.openxmlformats.org/officeDocument/2006/customXml" ds:itemID="{014650DD-05AC-435D-A626-307F2D822D7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79A67C3-D5B7-4C52-B289-FD14448EF20C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7D28D246-4042-496C-944F-E99802E2C2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6.xml><?xml version="1.0" encoding="utf-8"?>
<ds:datastoreItem xmlns:ds="http://schemas.openxmlformats.org/officeDocument/2006/customXml" ds:itemID="{46C9C48D-A96C-42AF-B46E-956B387074F5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F0CBCD4F-C4A8-4B91-9E7D-3D5FA024321B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451359C1-A5DC-47F4-8BC7-F80D247B05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itwd document template border.dotx</Template>
  <TotalTime>180</TotalTime>
  <Pages>10</Pages>
  <Words>766</Words>
  <Characters>4368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Introduction to Representational State Transfer (REST) with Java, Beginner Part 3 (Department of Veterans Affairs)</vt:lpstr>
    </vt:vector>
  </TitlesOfParts>
  <Company>Department of Veterans Affairs, Office of Information and Technology, IT Workforce Development</Company>
  <LinksUpToDate>false</LinksUpToDate>
  <CharactersWithSpaces>5124</CharactersWithSpaces>
  <SharedDoc>false</SharedDoc>
  <HLinks>
    <vt:vector size="36" baseType="variant">
      <vt:variant>
        <vt:i4>4784177</vt:i4>
      </vt:variant>
      <vt:variant>
        <vt:i4>24</vt:i4>
      </vt:variant>
      <vt:variant>
        <vt:i4>0</vt:i4>
      </vt:variant>
      <vt:variant>
        <vt:i4>5</vt:i4>
      </vt:variant>
      <vt:variant>
        <vt:lpwstr>mailto:Karen.Paulik@va.gov</vt:lpwstr>
      </vt:variant>
      <vt:variant>
        <vt:lpwstr/>
      </vt:variant>
      <vt:variant>
        <vt:i4>1048603</vt:i4>
      </vt:variant>
      <vt:variant>
        <vt:i4>21</vt:i4>
      </vt:variant>
      <vt:variant>
        <vt:i4>0</vt:i4>
      </vt:variant>
      <vt:variant>
        <vt:i4>5</vt:i4>
      </vt:variant>
      <vt:variant>
        <vt:lpwstr>mailto:Houck_Raymond@bah.com</vt:lpwstr>
      </vt:variant>
      <vt:variant>
        <vt:lpwstr/>
      </vt:variant>
      <vt:variant>
        <vt:i4>5636137</vt:i4>
      </vt:variant>
      <vt:variant>
        <vt:i4>18</vt:i4>
      </vt:variant>
      <vt:variant>
        <vt:i4>0</vt:i4>
      </vt:variant>
      <vt:variant>
        <vt:i4>5</vt:i4>
      </vt:variant>
      <vt:variant>
        <vt:lpwstr>mailto:Lou.Dipaola@va.gov</vt:lpwstr>
      </vt:variant>
      <vt:variant>
        <vt:lpwstr/>
      </vt:variant>
      <vt:variant>
        <vt:i4>2293825</vt:i4>
      </vt:variant>
      <vt:variant>
        <vt:i4>12</vt:i4>
      </vt:variant>
      <vt:variant>
        <vt:i4>0</vt:i4>
      </vt:variant>
      <vt:variant>
        <vt:i4>5</vt:i4>
      </vt:variant>
      <vt:variant>
        <vt:lpwstr>mailto:Amy.Dalmas@va.gov</vt:lpwstr>
      </vt:variant>
      <vt:variant>
        <vt:lpwstr/>
      </vt:variant>
      <vt:variant>
        <vt:i4>5636137</vt:i4>
      </vt:variant>
      <vt:variant>
        <vt:i4>9</vt:i4>
      </vt:variant>
      <vt:variant>
        <vt:i4>0</vt:i4>
      </vt:variant>
      <vt:variant>
        <vt:i4>5</vt:i4>
      </vt:variant>
      <vt:variant>
        <vt:lpwstr>mailto:Lou.Dipaola@va.gov</vt:lpwstr>
      </vt:variant>
      <vt:variant>
        <vt:lpwstr/>
      </vt:variant>
      <vt:variant>
        <vt:i4>7012362</vt:i4>
      </vt:variant>
      <vt:variant>
        <vt:i4>6</vt:i4>
      </vt:variant>
      <vt:variant>
        <vt:i4>0</vt:i4>
      </vt:variant>
      <vt:variant>
        <vt:i4>5</vt:i4>
      </vt:variant>
      <vt:variant>
        <vt:lpwstr>mailto:Miriam.Mickel@va.gov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Introduction to Representational State Transfer (REST) with Java, Beginner Part 3 (Department of Veterans Affairs)</dc:title>
  <dc:subject>navigation guide for the presentation</dc:subject>
  <dc:creator>Department of Veterans Affairs;Office of Information and Technology;IT Workforce Development</dc:creator>
  <cp:keywords>REST, Representational State Transfer</cp:keywords>
  <dc:description>The purpose of this document is to provide the navigation guide for the presenter of this course.</dc:description>
  <cp:lastModifiedBy>Mcdonald, Serena </cp:lastModifiedBy>
  <cp:revision>5</cp:revision>
  <cp:lastPrinted>2013-03-20T11:02:00Z</cp:lastPrinted>
  <dcterms:created xsi:type="dcterms:W3CDTF">2014-09-30T19:23:00Z</dcterms:created>
  <dcterms:modified xsi:type="dcterms:W3CDTF">2014-10-03T17:39:00Z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Created">
    <vt:lpwstr>2014/10/03</vt:lpwstr>
  </property>
  <property fmtid="{D5CDD505-2E9C-101B-9397-08002B2CF9AE}" pid="3" name="DateReviewed">
    <vt:lpwstr>2014/10/03</vt:lpwstr>
  </property>
  <property fmtid="{D5CDD505-2E9C-101B-9397-08002B2CF9AE}" pid="4" name="Type">
    <vt:lpwstr>General Information</vt:lpwstr>
  </property>
  <property fmtid="{D5CDD505-2E9C-101B-9397-08002B2CF9AE}" pid="5" name="Language">
    <vt:lpwstr>en</vt:lpwstr>
  </property>
</Properties>
</file>